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B297" w14:textId="28036563" w:rsidR="00EA1FBA" w:rsidRPr="00EA1FBA" w:rsidRDefault="00EA1FBA" w:rsidP="00EA1FBA">
      <w:pPr>
        <w:rPr>
          <w:b/>
          <w:bCs/>
          <w:sz w:val="32"/>
          <w:szCs w:val="32"/>
          <w:u w:val="single"/>
        </w:rPr>
      </w:pPr>
      <w:r w:rsidRPr="00EA1FBA">
        <w:rPr>
          <w:b/>
          <w:bCs/>
          <w:sz w:val="32"/>
          <w:szCs w:val="32"/>
          <w:u w:val="single"/>
        </w:rPr>
        <w:t>Angebots-/Preisblatt</w:t>
      </w:r>
    </w:p>
    <w:p w14:paraId="25554C80" w14:textId="77777777" w:rsidR="00EA1FBA" w:rsidRPr="00EA1FBA" w:rsidRDefault="00EA1FBA" w:rsidP="00EA1FBA">
      <w:pPr>
        <w:rPr>
          <w:b/>
          <w:color w:val="000000" w:themeColor="text1"/>
        </w:rPr>
      </w:pPr>
    </w:p>
    <w:p w14:paraId="4930BC8F" w14:textId="706E1EDD" w:rsidR="00EA1FBA" w:rsidRPr="00EA1FBA" w:rsidRDefault="00EA1FBA" w:rsidP="00EA1FBA">
      <w:pPr>
        <w:pStyle w:val="berschrift2"/>
        <w:rPr>
          <w:color w:val="000000" w:themeColor="text1"/>
        </w:rPr>
      </w:pPr>
      <w:r w:rsidRPr="00EA1FBA">
        <w:rPr>
          <w:color w:val="000000" w:themeColor="text1"/>
        </w:rPr>
        <w:t>Feuerwehr Wechselladerfahrzeug WLF32-7400-1570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1035"/>
        <w:gridCol w:w="5296"/>
        <w:gridCol w:w="2736"/>
      </w:tblGrid>
      <w:tr w:rsidR="00F317B0" w:rsidRPr="00056EC6" w14:paraId="400BB012" w14:textId="77777777" w:rsidTr="00316232">
        <w:tc>
          <w:tcPr>
            <w:tcW w:w="1035" w:type="dxa"/>
          </w:tcPr>
          <w:p w14:paraId="3A7376C7" w14:textId="2C9E519B" w:rsidR="0016384B" w:rsidRPr="00056EC6" w:rsidRDefault="0016384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7AA096A4" w14:textId="77777777" w:rsidR="0016384B" w:rsidRPr="00056EC6" w:rsidRDefault="0016384B" w:rsidP="008933B5">
            <w:pPr>
              <w:rPr>
                <w:b/>
                <w:bCs/>
              </w:rPr>
            </w:pPr>
            <w:r w:rsidRPr="00056EC6">
              <w:rPr>
                <w:b/>
                <w:bCs/>
              </w:rPr>
              <w:t>Fahrgestell, Motor, Getriebe</w:t>
            </w:r>
          </w:p>
        </w:tc>
        <w:tc>
          <w:tcPr>
            <w:tcW w:w="2736" w:type="dxa"/>
          </w:tcPr>
          <w:p w14:paraId="7DC0166C" w14:textId="039BD6DC" w:rsidR="0016384B" w:rsidRPr="00056EC6" w:rsidRDefault="0016384B" w:rsidP="008933B5">
            <w:r>
              <w:t>Bemerkungen</w:t>
            </w:r>
            <w:r w:rsidR="00DB6E0C">
              <w:t>/</w:t>
            </w:r>
            <w:r w:rsidR="00633789">
              <w:br/>
            </w:r>
            <w:r w:rsidR="00693A62">
              <w:t>Einzelp</w:t>
            </w:r>
            <w:r w:rsidR="00DB6E0C">
              <w:t>reis</w:t>
            </w:r>
            <w:r w:rsidR="00633789">
              <w:t xml:space="preserve"> netto</w:t>
            </w:r>
          </w:p>
        </w:tc>
      </w:tr>
      <w:tr w:rsidR="00F317B0" w:rsidRPr="00056EC6" w14:paraId="5A4E7BEF" w14:textId="77777777" w:rsidTr="00316232">
        <w:tc>
          <w:tcPr>
            <w:tcW w:w="1035" w:type="dxa"/>
          </w:tcPr>
          <w:p w14:paraId="1B6E8AD8" w14:textId="2E03241B" w:rsidR="0016384B" w:rsidRPr="00056EC6" w:rsidRDefault="0016384B" w:rsidP="008933B5"/>
        </w:tc>
        <w:tc>
          <w:tcPr>
            <w:tcW w:w="5296" w:type="dxa"/>
          </w:tcPr>
          <w:p w14:paraId="4E789ECC" w14:textId="6CA95BCE" w:rsidR="00677730" w:rsidRDefault="0016384B" w:rsidP="00677730">
            <w:r w:rsidRPr="00056EC6">
              <w:t xml:space="preserve">Frontlenkerfahrgestell, </w:t>
            </w:r>
            <w:r w:rsidR="009C05E3">
              <w:t>Straßenantrieb</w:t>
            </w:r>
            <w:r w:rsidRPr="00056EC6">
              <w:t>, geeignet für den Auf- und Ausbau zu eine</w:t>
            </w:r>
            <w:r w:rsidR="00677730">
              <w:t>m Wechselladerfahrzeug 32-7400-15</w:t>
            </w:r>
            <w:r w:rsidR="005A4A0A">
              <w:t>70</w:t>
            </w:r>
            <w:r w:rsidR="00677730">
              <w:t xml:space="preserve"> in Anlehnung an die </w:t>
            </w:r>
            <w:r w:rsidR="00677730" w:rsidRPr="00677730">
              <w:t>DIN 14505, DIN 30722-1, DIN EN 1846 Teil 1-3 und DIN 14502 Teil 1-3</w:t>
            </w:r>
          </w:p>
          <w:p w14:paraId="3833E7F8" w14:textId="3A56F1EE" w:rsidR="002805B6" w:rsidRDefault="002805B6" w:rsidP="00677730"/>
          <w:p w14:paraId="7CCE2526" w14:textId="77777777" w:rsidR="002805B6" w:rsidRPr="00056EC6" w:rsidRDefault="002805B6" w:rsidP="002805B6">
            <w:r w:rsidRPr="00056EC6">
              <w:t>Ihre Angaben:</w:t>
            </w:r>
          </w:p>
          <w:p w14:paraId="348C1353" w14:textId="0FD17607" w:rsidR="002805B6" w:rsidRPr="00677730" w:rsidRDefault="002805B6" w:rsidP="00677730">
            <w:r>
              <w:t>Hersteller/Modell _________________________</w:t>
            </w:r>
          </w:p>
          <w:p w14:paraId="3CFCE8C7" w14:textId="7EE9E76D" w:rsidR="0016384B" w:rsidRPr="00056EC6" w:rsidRDefault="0016384B" w:rsidP="008933B5">
            <w:pPr>
              <w:rPr>
                <w:b/>
                <w:bCs/>
              </w:rPr>
            </w:pPr>
          </w:p>
        </w:tc>
        <w:tc>
          <w:tcPr>
            <w:tcW w:w="2736" w:type="dxa"/>
          </w:tcPr>
          <w:p w14:paraId="4D7AFED9" w14:textId="77777777" w:rsidR="0016384B" w:rsidRPr="00056EC6" w:rsidRDefault="0016384B" w:rsidP="008933B5"/>
        </w:tc>
      </w:tr>
      <w:tr w:rsidR="00F317B0" w:rsidRPr="00056EC6" w14:paraId="52510E07" w14:textId="77777777" w:rsidTr="00316232">
        <w:tc>
          <w:tcPr>
            <w:tcW w:w="1035" w:type="dxa"/>
          </w:tcPr>
          <w:p w14:paraId="0FF55D44" w14:textId="5E131994" w:rsidR="0016384B" w:rsidRPr="00056EC6" w:rsidRDefault="0016384B" w:rsidP="008933B5"/>
        </w:tc>
        <w:tc>
          <w:tcPr>
            <w:tcW w:w="5296" w:type="dxa"/>
          </w:tcPr>
          <w:p w14:paraId="5307B139" w14:textId="35F33969" w:rsidR="0016384B" w:rsidRDefault="007E51AC" w:rsidP="008933B5">
            <w:r>
              <w:t>Hauptrad</w:t>
            </w:r>
            <w:r w:rsidR="0016384B" w:rsidRPr="00056EC6">
              <w:t xml:space="preserve">stand ca. </w:t>
            </w:r>
            <w:r w:rsidR="0016384B">
              <w:t>3</w:t>
            </w:r>
            <w:r w:rsidR="0016384B" w:rsidRPr="00056EC6">
              <w:t>.</w:t>
            </w:r>
            <w:r w:rsidR="00677730">
              <w:t>8</w:t>
            </w:r>
            <w:r w:rsidR="0016384B">
              <w:t>00</w:t>
            </w:r>
            <w:r w:rsidR="0016384B" w:rsidRPr="00056EC6">
              <w:t xml:space="preserve"> mm bis ca. 4.</w:t>
            </w:r>
            <w:r w:rsidR="0016384B">
              <w:t>000</w:t>
            </w:r>
            <w:r w:rsidR="0016384B" w:rsidRPr="00056EC6">
              <w:t xml:space="preserve"> mm </w:t>
            </w:r>
          </w:p>
          <w:p w14:paraId="4EEE41B1" w14:textId="255B0742" w:rsidR="008564D6" w:rsidRDefault="008564D6" w:rsidP="008933B5"/>
          <w:p w14:paraId="30322E4B" w14:textId="0FABCD00" w:rsidR="008564D6" w:rsidRDefault="008564D6" w:rsidP="008933B5">
            <w:r>
              <w:t>Radstand zwischen Hinterachsen ca. 1.300 mm bis 1.400 mm</w:t>
            </w:r>
          </w:p>
          <w:p w14:paraId="4CE42415" w14:textId="67492479" w:rsidR="008564D6" w:rsidRDefault="008564D6" w:rsidP="008933B5"/>
          <w:p w14:paraId="7C0936E8" w14:textId="0E7593C6" w:rsidR="008564D6" w:rsidRPr="00056EC6" w:rsidRDefault="008564D6" w:rsidP="008933B5">
            <w:r>
              <w:t>Radstand zwischen Hinterachse und Nachlaufachse ca. 1.400 mm bis 1.500 mm</w:t>
            </w:r>
          </w:p>
          <w:p w14:paraId="6926C866" w14:textId="77777777" w:rsidR="0016384B" w:rsidRPr="00056EC6" w:rsidRDefault="0016384B" w:rsidP="008933B5"/>
          <w:p w14:paraId="0FE2D217" w14:textId="77777777" w:rsidR="0016384B" w:rsidRPr="00056EC6" w:rsidRDefault="0016384B" w:rsidP="008933B5">
            <w:r w:rsidRPr="00056EC6">
              <w:t>Ihre Angaben:</w:t>
            </w:r>
          </w:p>
          <w:p w14:paraId="0BA27874" w14:textId="77777777" w:rsidR="0016384B" w:rsidRPr="00056EC6" w:rsidRDefault="0016384B" w:rsidP="008933B5"/>
          <w:p w14:paraId="365C163E" w14:textId="47F077C1" w:rsidR="0016384B" w:rsidRDefault="008564D6" w:rsidP="008933B5">
            <w:r>
              <w:t>Hauptr</w:t>
            </w:r>
            <w:r w:rsidR="0016384B" w:rsidRPr="00056EC6">
              <w:t>adstand: ______________ mm</w:t>
            </w:r>
          </w:p>
          <w:p w14:paraId="6F2F116F" w14:textId="7BBCC5DC" w:rsidR="008564D6" w:rsidRDefault="008564D6" w:rsidP="008933B5"/>
          <w:p w14:paraId="13FF708D" w14:textId="0A637AFA" w:rsidR="008564D6" w:rsidRDefault="008564D6" w:rsidP="008933B5">
            <w:r>
              <w:t>Radstand zwischen Hinterachsen: ____________mm</w:t>
            </w:r>
          </w:p>
          <w:p w14:paraId="5098D4FD" w14:textId="77777777" w:rsidR="008564D6" w:rsidRDefault="008564D6" w:rsidP="008933B5"/>
          <w:p w14:paraId="131D0CC8" w14:textId="2FD8B472" w:rsidR="008564D6" w:rsidRDefault="008564D6" w:rsidP="008933B5">
            <w:r>
              <w:t>Radstand zwischen Hinterachsen und Nachlaufachse: ____________mm</w:t>
            </w:r>
          </w:p>
          <w:p w14:paraId="3A9D226D" w14:textId="77777777" w:rsidR="008564D6" w:rsidRDefault="008564D6" w:rsidP="008933B5"/>
          <w:p w14:paraId="72F3A12D" w14:textId="4AFBD813" w:rsidR="008564D6" w:rsidRPr="00056EC6" w:rsidRDefault="008564D6" w:rsidP="008933B5"/>
        </w:tc>
        <w:tc>
          <w:tcPr>
            <w:tcW w:w="2736" w:type="dxa"/>
          </w:tcPr>
          <w:p w14:paraId="077B2D8B" w14:textId="77777777" w:rsidR="0016384B" w:rsidRPr="00056EC6" w:rsidRDefault="0016384B" w:rsidP="008933B5"/>
        </w:tc>
      </w:tr>
      <w:tr w:rsidR="00F317B0" w:rsidRPr="00056EC6" w14:paraId="2540CDCC" w14:textId="77777777" w:rsidTr="00316232">
        <w:tc>
          <w:tcPr>
            <w:tcW w:w="1035" w:type="dxa"/>
          </w:tcPr>
          <w:p w14:paraId="0A93F771" w14:textId="677DCD6A" w:rsidR="0016384B" w:rsidRPr="00056EC6" w:rsidRDefault="0016384B" w:rsidP="008933B5"/>
        </w:tc>
        <w:tc>
          <w:tcPr>
            <w:tcW w:w="5296" w:type="dxa"/>
          </w:tcPr>
          <w:p w14:paraId="698855CF" w14:textId="28D6FD52" w:rsidR="0016384B" w:rsidRPr="00056EC6" w:rsidRDefault="0016384B" w:rsidP="008933B5">
            <w:r w:rsidRPr="00056EC6">
              <w:t xml:space="preserve">Zulässige Gesamtmasse: max. </w:t>
            </w:r>
            <w:r w:rsidR="00677730">
              <w:t>32</w:t>
            </w:r>
            <w:r w:rsidRPr="00056EC6">
              <w:t>.000 Kg</w:t>
            </w:r>
          </w:p>
          <w:p w14:paraId="2E50C309" w14:textId="77777777" w:rsidR="0016384B" w:rsidRPr="00056EC6" w:rsidRDefault="0016384B" w:rsidP="008933B5"/>
          <w:p w14:paraId="6B570C21" w14:textId="77777777" w:rsidR="0016384B" w:rsidRPr="00056EC6" w:rsidRDefault="0016384B" w:rsidP="008933B5">
            <w:r w:rsidRPr="00056EC6">
              <w:t>Ihre Angaben:</w:t>
            </w:r>
          </w:p>
          <w:p w14:paraId="0579425B" w14:textId="77777777" w:rsidR="0016384B" w:rsidRPr="00056EC6" w:rsidRDefault="0016384B" w:rsidP="008933B5"/>
          <w:p w14:paraId="17F353FC" w14:textId="77777777" w:rsidR="0016384B" w:rsidRPr="00056EC6" w:rsidRDefault="0016384B" w:rsidP="008933B5">
            <w:r w:rsidRPr="00056EC6">
              <w:t>Zulässige Gesamtmasse:</w:t>
            </w:r>
            <w:r w:rsidRPr="00056EC6">
              <w:tab/>
              <w:t>_____________ Kg</w:t>
            </w:r>
          </w:p>
          <w:p w14:paraId="6CE9A37D" w14:textId="77777777" w:rsidR="0016384B" w:rsidRPr="00056EC6" w:rsidRDefault="0016384B" w:rsidP="008933B5"/>
          <w:p w14:paraId="5A31F469" w14:textId="47FA1644" w:rsidR="0016384B" w:rsidRDefault="0016384B" w:rsidP="008933B5">
            <w:r w:rsidRPr="00056EC6">
              <w:t>Hinterachse</w:t>
            </w:r>
            <w:r w:rsidR="0098037E">
              <w:t xml:space="preserve"> 1</w:t>
            </w:r>
            <w:r w:rsidRPr="00056EC6">
              <w:t>:</w:t>
            </w:r>
            <w:r w:rsidRPr="00056EC6">
              <w:tab/>
            </w:r>
            <w:r w:rsidRPr="00056EC6">
              <w:tab/>
              <w:t>_____________ Kg</w:t>
            </w:r>
          </w:p>
          <w:p w14:paraId="603503BF" w14:textId="6CDD9671" w:rsidR="0098037E" w:rsidRDefault="0098037E" w:rsidP="008933B5"/>
          <w:p w14:paraId="615FF169" w14:textId="17412962" w:rsidR="0098037E" w:rsidRDefault="0098037E" w:rsidP="0098037E">
            <w:r w:rsidRPr="00056EC6">
              <w:t>Hinterachse</w:t>
            </w:r>
            <w:r>
              <w:t xml:space="preserve"> 2</w:t>
            </w:r>
            <w:r w:rsidRPr="00056EC6">
              <w:t>:</w:t>
            </w:r>
            <w:r w:rsidRPr="00056EC6">
              <w:tab/>
            </w:r>
            <w:r w:rsidRPr="00056EC6">
              <w:tab/>
              <w:t>_____________ Kg</w:t>
            </w:r>
          </w:p>
          <w:p w14:paraId="4EEAA191" w14:textId="1A451424" w:rsidR="0098037E" w:rsidRDefault="0098037E" w:rsidP="0098037E"/>
          <w:p w14:paraId="2D1A3BB0" w14:textId="48268156" w:rsidR="0098037E" w:rsidRPr="00056EC6" w:rsidRDefault="00FB1876" w:rsidP="0098037E">
            <w:r>
              <w:t>Nachlaufachse</w:t>
            </w:r>
            <w:r w:rsidR="0098037E">
              <w:t xml:space="preserve"> </w:t>
            </w:r>
            <w:r w:rsidR="0098037E" w:rsidRPr="00056EC6">
              <w:t>:</w:t>
            </w:r>
            <w:r w:rsidR="0098037E" w:rsidRPr="00056EC6">
              <w:tab/>
            </w:r>
            <w:r w:rsidR="0098037E" w:rsidRPr="00056EC6">
              <w:tab/>
              <w:t>_____________ Kg</w:t>
            </w:r>
          </w:p>
          <w:p w14:paraId="497A3FAE" w14:textId="77777777" w:rsidR="0016384B" w:rsidRPr="00056EC6" w:rsidRDefault="0016384B" w:rsidP="008933B5"/>
          <w:p w14:paraId="71E9C063" w14:textId="77777777" w:rsidR="0016384B" w:rsidRPr="00056EC6" w:rsidRDefault="0016384B" w:rsidP="008933B5">
            <w:r w:rsidRPr="00056EC6">
              <w:lastRenderedPageBreak/>
              <w:t>Vorderachse:</w:t>
            </w:r>
            <w:r w:rsidRPr="00056EC6">
              <w:tab/>
            </w:r>
            <w:r w:rsidRPr="00056EC6">
              <w:tab/>
            </w:r>
            <w:r w:rsidRPr="00056EC6">
              <w:tab/>
              <w:t>_____________ Kg</w:t>
            </w:r>
          </w:p>
          <w:p w14:paraId="2F868F6D" w14:textId="77777777" w:rsidR="0016384B" w:rsidRPr="00056EC6" w:rsidRDefault="0016384B" w:rsidP="008933B5"/>
          <w:p w14:paraId="58390D02" w14:textId="7111C50F" w:rsidR="0016384B" w:rsidRPr="00056EC6" w:rsidRDefault="0016384B" w:rsidP="008933B5">
            <w:r w:rsidRPr="00056EC6">
              <w:t>Die zulässige Gesamtmasse muss auf den Aufbau sowie die Beladung und die üblichen weiteren Gewichte (Fahrzeugtank-Betriebsstoff und alle Kanister vollgetankt, Besatzung (1:</w:t>
            </w:r>
            <w:r w:rsidR="0098037E">
              <w:t>1</w:t>
            </w:r>
            <w:r w:rsidRPr="00056EC6">
              <w:t xml:space="preserve">), </w:t>
            </w:r>
            <w:r w:rsidR="0098037E">
              <w:t xml:space="preserve">Beladung, </w:t>
            </w:r>
            <w:r w:rsidRPr="00056EC6">
              <w:t>Reserve usw.) abgestimmt sein.</w:t>
            </w:r>
          </w:p>
        </w:tc>
        <w:tc>
          <w:tcPr>
            <w:tcW w:w="2736" w:type="dxa"/>
          </w:tcPr>
          <w:p w14:paraId="1FB4D959" w14:textId="77777777" w:rsidR="0016384B" w:rsidRPr="00056EC6" w:rsidRDefault="0016384B" w:rsidP="008933B5"/>
        </w:tc>
      </w:tr>
      <w:tr w:rsidR="00F317B0" w:rsidRPr="00056EC6" w14:paraId="0F5A26F5" w14:textId="77777777" w:rsidTr="00316232">
        <w:tc>
          <w:tcPr>
            <w:tcW w:w="1035" w:type="dxa"/>
          </w:tcPr>
          <w:p w14:paraId="1433C2D1" w14:textId="71AD4539" w:rsidR="0016384B" w:rsidRPr="00056EC6" w:rsidRDefault="0016384B" w:rsidP="008933B5"/>
        </w:tc>
        <w:tc>
          <w:tcPr>
            <w:tcW w:w="5296" w:type="dxa"/>
          </w:tcPr>
          <w:p w14:paraId="20C5937C" w14:textId="77777777" w:rsidR="0016384B" w:rsidRPr="00056EC6" w:rsidRDefault="0016384B" w:rsidP="008933B5">
            <w:r w:rsidRPr="00056EC6">
              <w:t>2 Schäkel am Rahmen vorn nach DIN (geschweift)</w:t>
            </w:r>
          </w:p>
        </w:tc>
        <w:tc>
          <w:tcPr>
            <w:tcW w:w="2736" w:type="dxa"/>
          </w:tcPr>
          <w:p w14:paraId="56B7C16E" w14:textId="77777777" w:rsidR="0016384B" w:rsidRPr="00056EC6" w:rsidRDefault="0016384B" w:rsidP="008933B5"/>
        </w:tc>
      </w:tr>
      <w:tr w:rsidR="00F317B0" w:rsidRPr="00056EC6" w14:paraId="72CE5E04" w14:textId="77777777" w:rsidTr="00316232">
        <w:tc>
          <w:tcPr>
            <w:tcW w:w="1035" w:type="dxa"/>
          </w:tcPr>
          <w:p w14:paraId="109539AF" w14:textId="2DC3F949" w:rsidR="0016384B" w:rsidRPr="00056EC6" w:rsidRDefault="0016384B" w:rsidP="008933B5"/>
        </w:tc>
        <w:tc>
          <w:tcPr>
            <w:tcW w:w="5296" w:type="dxa"/>
          </w:tcPr>
          <w:p w14:paraId="47D29649" w14:textId="77777777" w:rsidR="0016384B" w:rsidRPr="00056EC6" w:rsidRDefault="0016384B" w:rsidP="008933B5">
            <w:r w:rsidRPr="00056EC6">
              <w:t>2 Schäkel am Rahmen hinten nach DIN (geschweift)</w:t>
            </w:r>
          </w:p>
        </w:tc>
        <w:tc>
          <w:tcPr>
            <w:tcW w:w="2736" w:type="dxa"/>
          </w:tcPr>
          <w:p w14:paraId="74DC52B2" w14:textId="77777777" w:rsidR="0016384B" w:rsidRPr="00056EC6" w:rsidRDefault="0016384B" w:rsidP="008933B5"/>
        </w:tc>
      </w:tr>
      <w:tr w:rsidR="00F317B0" w:rsidRPr="00056EC6" w14:paraId="3FA8C2A3" w14:textId="77777777" w:rsidTr="00316232">
        <w:tc>
          <w:tcPr>
            <w:tcW w:w="1035" w:type="dxa"/>
          </w:tcPr>
          <w:p w14:paraId="71F9C160" w14:textId="3A8C7B7A" w:rsidR="0016384B" w:rsidRPr="00056EC6" w:rsidRDefault="0016384B" w:rsidP="008933B5"/>
        </w:tc>
        <w:tc>
          <w:tcPr>
            <w:tcW w:w="5296" w:type="dxa"/>
          </w:tcPr>
          <w:p w14:paraId="157C7EE2" w14:textId="77777777" w:rsidR="0016384B" w:rsidRPr="00056EC6" w:rsidRDefault="0016384B" w:rsidP="008933B5">
            <w:r w:rsidRPr="00056EC6">
              <w:t>Stabilisatoren an Vorder- und Hinterachse für hohen Schwerpunkt</w:t>
            </w:r>
          </w:p>
        </w:tc>
        <w:tc>
          <w:tcPr>
            <w:tcW w:w="2736" w:type="dxa"/>
          </w:tcPr>
          <w:p w14:paraId="641C5314" w14:textId="77777777" w:rsidR="0016384B" w:rsidRPr="00056EC6" w:rsidRDefault="0016384B" w:rsidP="008933B5"/>
        </w:tc>
      </w:tr>
      <w:tr w:rsidR="00F317B0" w:rsidRPr="00056EC6" w14:paraId="359D813C" w14:textId="77777777" w:rsidTr="00316232">
        <w:tc>
          <w:tcPr>
            <w:tcW w:w="1035" w:type="dxa"/>
          </w:tcPr>
          <w:p w14:paraId="483FC553" w14:textId="47B73B59" w:rsidR="0016384B" w:rsidRPr="00056EC6" w:rsidRDefault="0016384B" w:rsidP="008933B5"/>
        </w:tc>
        <w:tc>
          <w:tcPr>
            <w:tcW w:w="5296" w:type="dxa"/>
          </w:tcPr>
          <w:p w14:paraId="5181E063" w14:textId="47D5D3E2" w:rsidR="0016384B" w:rsidRPr="00056EC6" w:rsidRDefault="001329D7" w:rsidP="008933B5">
            <w:r>
              <w:t>Luftfederung an den Hinterachsen</w:t>
            </w:r>
          </w:p>
        </w:tc>
        <w:tc>
          <w:tcPr>
            <w:tcW w:w="2736" w:type="dxa"/>
          </w:tcPr>
          <w:p w14:paraId="7E8A0AA1" w14:textId="77777777" w:rsidR="0016384B" w:rsidRPr="00056EC6" w:rsidRDefault="0016384B" w:rsidP="008933B5"/>
        </w:tc>
      </w:tr>
      <w:tr w:rsidR="001329D7" w:rsidRPr="00056EC6" w14:paraId="504790DA" w14:textId="77777777" w:rsidTr="00316232">
        <w:tc>
          <w:tcPr>
            <w:tcW w:w="1035" w:type="dxa"/>
          </w:tcPr>
          <w:p w14:paraId="4BD99E87" w14:textId="77777777" w:rsidR="001329D7" w:rsidRPr="00056EC6" w:rsidRDefault="001329D7" w:rsidP="008933B5"/>
        </w:tc>
        <w:tc>
          <w:tcPr>
            <w:tcW w:w="5296" w:type="dxa"/>
          </w:tcPr>
          <w:p w14:paraId="76A37EA0" w14:textId="5053DE75" w:rsidR="001329D7" w:rsidRDefault="001329D7" w:rsidP="008933B5">
            <w:r>
              <w:t>Luftfederung an der Nachlaufachse</w:t>
            </w:r>
          </w:p>
        </w:tc>
        <w:tc>
          <w:tcPr>
            <w:tcW w:w="2736" w:type="dxa"/>
          </w:tcPr>
          <w:p w14:paraId="793DBB4E" w14:textId="77777777" w:rsidR="001329D7" w:rsidRPr="00056EC6" w:rsidRDefault="001329D7" w:rsidP="008933B5"/>
        </w:tc>
      </w:tr>
      <w:tr w:rsidR="00C9362A" w:rsidRPr="00056EC6" w14:paraId="2481EC7E" w14:textId="77777777" w:rsidTr="00316232">
        <w:tc>
          <w:tcPr>
            <w:tcW w:w="1035" w:type="dxa"/>
          </w:tcPr>
          <w:p w14:paraId="6FA7BE0A" w14:textId="77777777" w:rsidR="00C9362A" w:rsidRPr="00056EC6" w:rsidRDefault="00C9362A" w:rsidP="008933B5"/>
        </w:tc>
        <w:tc>
          <w:tcPr>
            <w:tcW w:w="5296" w:type="dxa"/>
          </w:tcPr>
          <w:p w14:paraId="1132762E" w14:textId="4F13139B" w:rsidR="00C9362A" w:rsidRPr="00056EC6" w:rsidRDefault="00C9362A" w:rsidP="008933B5">
            <w:r>
              <w:t>Fahrniveau ist auf 30mm anzuheben, für erhöhten Bedarf an Freiraum für Abrollkipper</w:t>
            </w:r>
          </w:p>
        </w:tc>
        <w:tc>
          <w:tcPr>
            <w:tcW w:w="2736" w:type="dxa"/>
          </w:tcPr>
          <w:p w14:paraId="57EC6F98" w14:textId="77777777" w:rsidR="00C9362A" w:rsidRPr="00056EC6" w:rsidRDefault="00C9362A" w:rsidP="008933B5"/>
        </w:tc>
      </w:tr>
      <w:tr w:rsidR="00F317B0" w:rsidRPr="00056EC6" w14:paraId="36971C8F" w14:textId="77777777" w:rsidTr="00316232">
        <w:tc>
          <w:tcPr>
            <w:tcW w:w="1035" w:type="dxa"/>
          </w:tcPr>
          <w:p w14:paraId="7673BC80" w14:textId="68B6E27A" w:rsidR="0016384B" w:rsidRPr="00056EC6" w:rsidRDefault="0016384B" w:rsidP="008933B5"/>
        </w:tc>
        <w:tc>
          <w:tcPr>
            <w:tcW w:w="5296" w:type="dxa"/>
          </w:tcPr>
          <w:p w14:paraId="5113754F" w14:textId="41452926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Die Hinterradfedern sind optimal zu dimensioniere</w:t>
            </w:r>
            <w:r w:rsidR="001C50D7">
              <w:t>n</w:t>
            </w:r>
          </w:p>
        </w:tc>
        <w:tc>
          <w:tcPr>
            <w:tcW w:w="2736" w:type="dxa"/>
          </w:tcPr>
          <w:p w14:paraId="72882672" w14:textId="77777777" w:rsidR="0016384B" w:rsidRPr="00056EC6" w:rsidRDefault="0016384B" w:rsidP="008933B5"/>
        </w:tc>
      </w:tr>
      <w:tr w:rsidR="001C50D7" w:rsidRPr="00056EC6" w14:paraId="5CE04E51" w14:textId="77777777" w:rsidTr="00316232">
        <w:tc>
          <w:tcPr>
            <w:tcW w:w="1035" w:type="dxa"/>
          </w:tcPr>
          <w:p w14:paraId="1636F9A5" w14:textId="77777777" w:rsidR="001C50D7" w:rsidRPr="00056EC6" w:rsidRDefault="001C50D7" w:rsidP="008933B5"/>
        </w:tc>
        <w:tc>
          <w:tcPr>
            <w:tcW w:w="5296" w:type="dxa"/>
          </w:tcPr>
          <w:p w14:paraId="5613F96B" w14:textId="07900366" w:rsidR="001C50D7" w:rsidRPr="00056EC6" w:rsidRDefault="001C50D7" w:rsidP="008933B5">
            <w:pPr>
              <w:tabs>
                <w:tab w:val="left" w:pos="460"/>
              </w:tabs>
            </w:pPr>
            <w:r>
              <w:t>Die Vorderradfedern sind optimal zu dimensionieren</w:t>
            </w:r>
          </w:p>
        </w:tc>
        <w:tc>
          <w:tcPr>
            <w:tcW w:w="2736" w:type="dxa"/>
          </w:tcPr>
          <w:p w14:paraId="57546CD7" w14:textId="77777777" w:rsidR="001C50D7" w:rsidRPr="00056EC6" w:rsidRDefault="001C50D7" w:rsidP="008933B5"/>
        </w:tc>
      </w:tr>
      <w:tr w:rsidR="00F317B0" w:rsidRPr="00056EC6" w14:paraId="3E166A9D" w14:textId="77777777" w:rsidTr="00316232">
        <w:tc>
          <w:tcPr>
            <w:tcW w:w="1035" w:type="dxa"/>
          </w:tcPr>
          <w:p w14:paraId="5E2F651A" w14:textId="4730D159" w:rsidR="0016384B" w:rsidRPr="00056EC6" w:rsidRDefault="0016384B" w:rsidP="008933B5"/>
        </w:tc>
        <w:tc>
          <w:tcPr>
            <w:tcW w:w="5296" w:type="dxa"/>
          </w:tcPr>
          <w:p w14:paraId="1DB15869" w14:textId="7740B89D" w:rsidR="0016384B" w:rsidRDefault="0016384B" w:rsidP="008933B5">
            <w:pPr>
              <w:tabs>
                <w:tab w:val="left" w:pos="460"/>
              </w:tabs>
            </w:pPr>
            <w:r w:rsidRPr="00056EC6">
              <w:t>Dieselmotor mit einer Leistung von</w:t>
            </w:r>
            <w:r w:rsidR="00F80420">
              <w:t xml:space="preserve"> </w:t>
            </w:r>
            <w:r w:rsidRPr="00056EC6">
              <w:t xml:space="preserve">mind. </w:t>
            </w:r>
            <w:r w:rsidR="00FC6409">
              <w:t>382</w:t>
            </w:r>
            <w:r w:rsidRPr="00056EC6">
              <w:t xml:space="preserve"> kW.</w:t>
            </w:r>
          </w:p>
          <w:p w14:paraId="5B467767" w14:textId="7044E27A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br/>
              <w:t>Mindestens Abgasnorm Euro 6e</w:t>
            </w:r>
          </w:p>
          <w:p w14:paraId="395F85E8" w14:textId="77777777" w:rsidR="0016384B" w:rsidRPr="00056EC6" w:rsidRDefault="0016384B" w:rsidP="008933B5">
            <w:pPr>
              <w:tabs>
                <w:tab w:val="left" w:pos="460"/>
              </w:tabs>
            </w:pPr>
          </w:p>
          <w:p w14:paraId="20A0E6CE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Ihre Angaben:</w:t>
            </w:r>
          </w:p>
          <w:p w14:paraId="57C3384A" w14:textId="77777777" w:rsidR="0016384B" w:rsidRPr="00056EC6" w:rsidRDefault="0016384B" w:rsidP="008933B5">
            <w:pPr>
              <w:tabs>
                <w:tab w:val="left" w:pos="460"/>
              </w:tabs>
            </w:pPr>
          </w:p>
          <w:p w14:paraId="77534559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Angebotene Motorleistung: _____________</w:t>
            </w:r>
          </w:p>
          <w:p w14:paraId="509858B3" w14:textId="77777777" w:rsidR="0016384B" w:rsidRPr="00056EC6" w:rsidRDefault="0016384B" w:rsidP="008933B5">
            <w:pPr>
              <w:tabs>
                <w:tab w:val="left" w:pos="460"/>
              </w:tabs>
            </w:pPr>
          </w:p>
          <w:p w14:paraId="7F8F9E1F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Angebotene Abgasnorm: _____________</w:t>
            </w:r>
          </w:p>
          <w:p w14:paraId="43B1F5F6" w14:textId="77777777" w:rsidR="0016384B" w:rsidRPr="00056EC6" w:rsidRDefault="0016384B" w:rsidP="008933B5">
            <w:pPr>
              <w:tabs>
                <w:tab w:val="left" w:pos="460"/>
              </w:tabs>
            </w:pPr>
          </w:p>
          <w:p w14:paraId="1D35AB05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Abgasverfahren: _____________</w:t>
            </w:r>
          </w:p>
          <w:p w14:paraId="2EEEB1B0" w14:textId="77777777" w:rsidR="0016384B" w:rsidRPr="00056EC6" w:rsidRDefault="0016384B" w:rsidP="008933B5">
            <w:pPr>
              <w:tabs>
                <w:tab w:val="left" w:pos="460"/>
              </w:tabs>
            </w:pPr>
          </w:p>
          <w:p w14:paraId="162382BC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Eventuelle Abgasnachbehandlungssysteme dürfen z.B. bei fehlenden Zusatzstoffen keine Reduzierung der Motorleistung bzw. Geschwindigkeit verursachen.</w:t>
            </w:r>
          </w:p>
        </w:tc>
        <w:tc>
          <w:tcPr>
            <w:tcW w:w="2736" w:type="dxa"/>
          </w:tcPr>
          <w:p w14:paraId="6B5B18F2" w14:textId="77777777" w:rsidR="0016384B" w:rsidRPr="00056EC6" w:rsidRDefault="0016384B" w:rsidP="008933B5"/>
        </w:tc>
      </w:tr>
      <w:tr w:rsidR="00F317B0" w:rsidRPr="00056EC6" w14:paraId="5B5DA34A" w14:textId="77777777" w:rsidTr="00316232">
        <w:tc>
          <w:tcPr>
            <w:tcW w:w="1035" w:type="dxa"/>
          </w:tcPr>
          <w:p w14:paraId="7D04DA1B" w14:textId="0D8FF78C" w:rsidR="0016384B" w:rsidRPr="00056EC6" w:rsidRDefault="0016384B" w:rsidP="008933B5"/>
        </w:tc>
        <w:tc>
          <w:tcPr>
            <w:tcW w:w="5296" w:type="dxa"/>
          </w:tcPr>
          <w:p w14:paraId="3E302C2E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Motorbremse oder vergleichbarer Art</w:t>
            </w:r>
          </w:p>
        </w:tc>
        <w:tc>
          <w:tcPr>
            <w:tcW w:w="2736" w:type="dxa"/>
          </w:tcPr>
          <w:p w14:paraId="591BA99D" w14:textId="77777777" w:rsidR="0016384B" w:rsidRPr="00056EC6" w:rsidRDefault="0016384B" w:rsidP="008933B5"/>
        </w:tc>
      </w:tr>
      <w:tr w:rsidR="00F317B0" w:rsidRPr="00056EC6" w14:paraId="4F71555A" w14:textId="77777777" w:rsidTr="00316232">
        <w:tc>
          <w:tcPr>
            <w:tcW w:w="1035" w:type="dxa"/>
          </w:tcPr>
          <w:p w14:paraId="324E3A88" w14:textId="3A7C83BC" w:rsidR="0016384B" w:rsidRPr="00056EC6" w:rsidRDefault="0016384B" w:rsidP="008933B5"/>
        </w:tc>
        <w:tc>
          <w:tcPr>
            <w:tcW w:w="5296" w:type="dxa"/>
          </w:tcPr>
          <w:p w14:paraId="7E28356A" w14:textId="3735457F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Geschwindigkeitsbegrenzer</w:t>
            </w:r>
            <w:r>
              <w:t xml:space="preserve"> </w:t>
            </w:r>
            <w:r w:rsidRPr="00056EC6">
              <w:t>elektronisch 100 km/h</w:t>
            </w:r>
          </w:p>
        </w:tc>
        <w:tc>
          <w:tcPr>
            <w:tcW w:w="2736" w:type="dxa"/>
          </w:tcPr>
          <w:p w14:paraId="679624AF" w14:textId="77777777" w:rsidR="0016384B" w:rsidRPr="00056EC6" w:rsidRDefault="0016384B" w:rsidP="008933B5"/>
        </w:tc>
      </w:tr>
      <w:tr w:rsidR="001B29E4" w:rsidRPr="00056EC6" w14:paraId="204B3B6D" w14:textId="77777777" w:rsidTr="00316232">
        <w:tc>
          <w:tcPr>
            <w:tcW w:w="1035" w:type="dxa"/>
          </w:tcPr>
          <w:p w14:paraId="32DF2C15" w14:textId="77777777" w:rsidR="001B29E4" w:rsidRPr="00056EC6" w:rsidRDefault="001B29E4" w:rsidP="008933B5"/>
        </w:tc>
        <w:tc>
          <w:tcPr>
            <w:tcW w:w="5296" w:type="dxa"/>
          </w:tcPr>
          <w:p w14:paraId="36AADF25" w14:textId="1E2F72DD" w:rsidR="001B29E4" w:rsidRPr="00056EC6" w:rsidRDefault="001B29E4" w:rsidP="008933B5">
            <w:pPr>
              <w:tabs>
                <w:tab w:val="left" w:pos="460"/>
              </w:tabs>
            </w:pPr>
            <w:r>
              <w:t>Abgasschalldämpfer, seitlich rechts</w:t>
            </w:r>
            <w:r w:rsidR="00681D00">
              <w:t xml:space="preserve">, </w:t>
            </w:r>
            <w:r w:rsidR="00526DA7">
              <w:t>A</w:t>
            </w:r>
            <w:r w:rsidR="00681D00">
              <w:t>usla</w:t>
            </w:r>
            <w:r w:rsidR="00CA6ADE">
              <w:t>s</w:t>
            </w:r>
            <w:r w:rsidR="00681D00">
              <w:t>s zum Boden</w:t>
            </w:r>
          </w:p>
        </w:tc>
        <w:tc>
          <w:tcPr>
            <w:tcW w:w="2736" w:type="dxa"/>
          </w:tcPr>
          <w:p w14:paraId="543F6D26" w14:textId="77777777" w:rsidR="001B29E4" w:rsidRPr="00056EC6" w:rsidRDefault="001B29E4" w:rsidP="008933B5"/>
        </w:tc>
      </w:tr>
      <w:tr w:rsidR="001B29E4" w:rsidRPr="00056EC6" w14:paraId="6D977A59" w14:textId="77777777" w:rsidTr="00316232">
        <w:tc>
          <w:tcPr>
            <w:tcW w:w="1035" w:type="dxa"/>
          </w:tcPr>
          <w:p w14:paraId="7AD3CE49" w14:textId="77777777" w:rsidR="001B29E4" w:rsidRPr="00056EC6" w:rsidRDefault="001B29E4" w:rsidP="008933B5"/>
        </w:tc>
        <w:tc>
          <w:tcPr>
            <w:tcW w:w="5296" w:type="dxa"/>
          </w:tcPr>
          <w:p w14:paraId="2A9DBEDB" w14:textId="6E1EC0A3" w:rsidR="001B29E4" w:rsidRDefault="001B29E4" w:rsidP="008933B5">
            <w:pPr>
              <w:tabs>
                <w:tab w:val="left" w:pos="460"/>
              </w:tabs>
            </w:pPr>
            <w:r>
              <w:t>Luftansaugung, hinter dem Fahrerhaus, hochgezogen</w:t>
            </w:r>
          </w:p>
        </w:tc>
        <w:tc>
          <w:tcPr>
            <w:tcW w:w="2736" w:type="dxa"/>
          </w:tcPr>
          <w:p w14:paraId="00AFA69D" w14:textId="77777777" w:rsidR="001B29E4" w:rsidRPr="00056EC6" w:rsidRDefault="001B29E4" w:rsidP="008933B5"/>
        </w:tc>
      </w:tr>
      <w:tr w:rsidR="00F317B0" w:rsidRPr="00056EC6" w14:paraId="6F8C22AD" w14:textId="77777777" w:rsidTr="00316232">
        <w:tc>
          <w:tcPr>
            <w:tcW w:w="1035" w:type="dxa"/>
          </w:tcPr>
          <w:p w14:paraId="111D36BA" w14:textId="253E863A" w:rsidR="0016384B" w:rsidRPr="00056EC6" w:rsidRDefault="0016384B" w:rsidP="008933B5"/>
        </w:tc>
        <w:tc>
          <w:tcPr>
            <w:tcW w:w="5296" w:type="dxa"/>
          </w:tcPr>
          <w:p w14:paraId="28C937A4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Automatisiertes Schaltgetriebe mit Fahrprogramm für Einsatzfahrten.</w:t>
            </w:r>
          </w:p>
        </w:tc>
        <w:tc>
          <w:tcPr>
            <w:tcW w:w="2736" w:type="dxa"/>
          </w:tcPr>
          <w:p w14:paraId="4A685FA6" w14:textId="77777777" w:rsidR="0016384B" w:rsidRPr="00056EC6" w:rsidRDefault="0016384B" w:rsidP="008933B5"/>
        </w:tc>
      </w:tr>
      <w:tr w:rsidR="00F317B0" w:rsidRPr="00056EC6" w14:paraId="28A2756D" w14:textId="77777777" w:rsidTr="00316232">
        <w:tc>
          <w:tcPr>
            <w:tcW w:w="1035" w:type="dxa"/>
          </w:tcPr>
          <w:p w14:paraId="6E1B35F7" w14:textId="547BE25C" w:rsidR="0016384B" w:rsidRPr="00056EC6" w:rsidRDefault="0016384B" w:rsidP="008933B5"/>
        </w:tc>
        <w:tc>
          <w:tcPr>
            <w:tcW w:w="5296" w:type="dxa"/>
          </w:tcPr>
          <w:p w14:paraId="24F22CF5" w14:textId="78FD42E6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 xml:space="preserve">Nebenantrieb </w:t>
            </w:r>
            <w:r w:rsidR="00CB2343">
              <w:t xml:space="preserve">für Wechselladereinrichtung als Motor-Nebenantrieb damit die Wechselladereinrichtung </w:t>
            </w:r>
            <w:r w:rsidR="00FC6409">
              <w:t xml:space="preserve"> </w:t>
            </w:r>
            <w:r w:rsidR="00CB2343">
              <w:t>beim Rangieren uneingeschränkt betrieben werden kann</w:t>
            </w:r>
          </w:p>
        </w:tc>
        <w:tc>
          <w:tcPr>
            <w:tcW w:w="2736" w:type="dxa"/>
          </w:tcPr>
          <w:p w14:paraId="79B37FF4" w14:textId="77777777" w:rsidR="0016384B" w:rsidRPr="00056EC6" w:rsidRDefault="0016384B" w:rsidP="008933B5"/>
        </w:tc>
      </w:tr>
      <w:tr w:rsidR="00F317B0" w:rsidRPr="00056EC6" w14:paraId="47936550" w14:textId="77777777" w:rsidTr="00316232">
        <w:tc>
          <w:tcPr>
            <w:tcW w:w="1035" w:type="dxa"/>
          </w:tcPr>
          <w:p w14:paraId="7B7F98C2" w14:textId="0C5FF0DE" w:rsidR="0016384B" w:rsidRPr="00056EC6" w:rsidRDefault="0016384B" w:rsidP="008933B5"/>
        </w:tc>
        <w:tc>
          <w:tcPr>
            <w:tcW w:w="5296" w:type="dxa"/>
          </w:tcPr>
          <w:p w14:paraId="69143339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Betriebsstundenzähler für Nebenantrieb</w:t>
            </w:r>
          </w:p>
        </w:tc>
        <w:tc>
          <w:tcPr>
            <w:tcW w:w="2736" w:type="dxa"/>
          </w:tcPr>
          <w:p w14:paraId="46FE0F83" w14:textId="77777777" w:rsidR="0016384B" w:rsidRPr="00056EC6" w:rsidRDefault="0016384B" w:rsidP="008933B5"/>
        </w:tc>
      </w:tr>
      <w:tr w:rsidR="00F317B0" w:rsidRPr="00056EC6" w14:paraId="315964DD" w14:textId="77777777" w:rsidTr="00316232">
        <w:tc>
          <w:tcPr>
            <w:tcW w:w="1035" w:type="dxa"/>
          </w:tcPr>
          <w:p w14:paraId="5BA6F65F" w14:textId="2F39862E" w:rsidR="0016384B" w:rsidRPr="00056EC6" w:rsidRDefault="0016384B" w:rsidP="008933B5"/>
        </w:tc>
        <w:tc>
          <w:tcPr>
            <w:tcW w:w="5296" w:type="dxa"/>
          </w:tcPr>
          <w:p w14:paraId="2F468762" w14:textId="4A808CD6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Betätigung Nebenantrieb im Armaturenbrett und</w:t>
            </w:r>
            <w:r w:rsidR="00FC6409">
              <w:t xml:space="preserve"> </w:t>
            </w:r>
            <w:r w:rsidRPr="00056EC6">
              <w:t>in der Fahrerhaustür</w:t>
            </w:r>
          </w:p>
        </w:tc>
        <w:tc>
          <w:tcPr>
            <w:tcW w:w="2736" w:type="dxa"/>
          </w:tcPr>
          <w:p w14:paraId="3FC49185" w14:textId="77777777" w:rsidR="0016384B" w:rsidRPr="00056EC6" w:rsidRDefault="0016384B" w:rsidP="008933B5"/>
        </w:tc>
      </w:tr>
      <w:tr w:rsidR="0010198E" w:rsidRPr="00056EC6" w14:paraId="6C13D80E" w14:textId="77777777" w:rsidTr="00316232">
        <w:tc>
          <w:tcPr>
            <w:tcW w:w="1035" w:type="dxa"/>
          </w:tcPr>
          <w:p w14:paraId="29052B84" w14:textId="254D6E84" w:rsidR="0010198E" w:rsidRPr="00056EC6" w:rsidRDefault="0010198E" w:rsidP="008933B5"/>
        </w:tc>
        <w:tc>
          <w:tcPr>
            <w:tcW w:w="5296" w:type="dxa"/>
          </w:tcPr>
          <w:p w14:paraId="4663419E" w14:textId="7A1A5F1E" w:rsidR="0010198E" w:rsidRPr="00056EC6" w:rsidRDefault="0010198E" w:rsidP="008933B5">
            <w:pPr>
              <w:tabs>
                <w:tab w:val="left" w:pos="460"/>
              </w:tabs>
            </w:pPr>
            <w:r>
              <w:t xml:space="preserve">Betätigung Motorstart in Fahrerhaustür </w:t>
            </w:r>
          </w:p>
        </w:tc>
        <w:tc>
          <w:tcPr>
            <w:tcW w:w="2736" w:type="dxa"/>
          </w:tcPr>
          <w:p w14:paraId="68D91BFE" w14:textId="77777777" w:rsidR="0010198E" w:rsidRPr="00056EC6" w:rsidRDefault="0010198E" w:rsidP="008933B5"/>
        </w:tc>
      </w:tr>
      <w:tr w:rsidR="0010198E" w:rsidRPr="00056EC6" w14:paraId="71ED6DA5" w14:textId="77777777" w:rsidTr="00316232">
        <w:tc>
          <w:tcPr>
            <w:tcW w:w="1035" w:type="dxa"/>
          </w:tcPr>
          <w:p w14:paraId="70B07E4D" w14:textId="77777777" w:rsidR="0010198E" w:rsidRPr="00056EC6" w:rsidRDefault="0010198E" w:rsidP="008933B5"/>
        </w:tc>
        <w:tc>
          <w:tcPr>
            <w:tcW w:w="5296" w:type="dxa"/>
          </w:tcPr>
          <w:p w14:paraId="3DEA3893" w14:textId="2CE33747" w:rsidR="0010198E" w:rsidRDefault="0010198E" w:rsidP="008933B5">
            <w:pPr>
              <w:tabs>
                <w:tab w:val="left" w:pos="460"/>
              </w:tabs>
            </w:pPr>
            <w:r>
              <w:t xml:space="preserve">Betätigung Warnblinkanlage in Fahrerhaustür </w:t>
            </w:r>
          </w:p>
        </w:tc>
        <w:tc>
          <w:tcPr>
            <w:tcW w:w="2736" w:type="dxa"/>
          </w:tcPr>
          <w:p w14:paraId="5D8928C1" w14:textId="77777777" w:rsidR="0010198E" w:rsidRPr="00056EC6" w:rsidRDefault="0010198E" w:rsidP="008933B5"/>
        </w:tc>
      </w:tr>
      <w:tr w:rsidR="0010198E" w:rsidRPr="00056EC6" w14:paraId="4AC2DBCD" w14:textId="77777777" w:rsidTr="00316232">
        <w:tc>
          <w:tcPr>
            <w:tcW w:w="1035" w:type="dxa"/>
          </w:tcPr>
          <w:p w14:paraId="17F865E1" w14:textId="0F14BE32" w:rsidR="0010198E" w:rsidRPr="00056EC6" w:rsidRDefault="0010198E" w:rsidP="008933B5"/>
        </w:tc>
        <w:tc>
          <w:tcPr>
            <w:tcW w:w="5296" w:type="dxa"/>
          </w:tcPr>
          <w:p w14:paraId="2F692D86" w14:textId="615C543B" w:rsidR="0010198E" w:rsidRDefault="00BE1635" w:rsidP="008933B5">
            <w:pPr>
              <w:tabs>
                <w:tab w:val="left" w:pos="460"/>
              </w:tabs>
            </w:pPr>
            <w:r>
              <w:t>Betätigung Arbeitsscheinwerfer/</w:t>
            </w:r>
            <w:proofErr w:type="spellStart"/>
            <w:r>
              <w:t>Umfeldbeleuchtung</w:t>
            </w:r>
            <w:proofErr w:type="spellEnd"/>
            <w:r>
              <w:t xml:space="preserve"> in Fahrerhaustür </w:t>
            </w:r>
          </w:p>
        </w:tc>
        <w:tc>
          <w:tcPr>
            <w:tcW w:w="2736" w:type="dxa"/>
          </w:tcPr>
          <w:p w14:paraId="71043DC6" w14:textId="77777777" w:rsidR="0010198E" w:rsidRPr="00056EC6" w:rsidRDefault="0010198E" w:rsidP="008933B5"/>
        </w:tc>
      </w:tr>
      <w:tr w:rsidR="00F317B0" w:rsidRPr="00056EC6" w14:paraId="2E3D906A" w14:textId="77777777" w:rsidTr="00316232">
        <w:tc>
          <w:tcPr>
            <w:tcW w:w="1035" w:type="dxa"/>
          </w:tcPr>
          <w:p w14:paraId="4D7F320C" w14:textId="0C058CDA" w:rsidR="0016384B" w:rsidRPr="00056EC6" w:rsidRDefault="0016384B" w:rsidP="008933B5"/>
        </w:tc>
        <w:tc>
          <w:tcPr>
            <w:tcW w:w="5296" w:type="dxa"/>
          </w:tcPr>
          <w:p w14:paraId="23AFE64E" w14:textId="24C05F02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 xml:space="preserve">Der Nebenantrieb ist für </w:t>
            </w:r>
            <w:r w:rsidR="00FC6409">
              <w:t>eine Wechseleinrichtung Abrollkipper</w:t>
            </w:r>
            <w:r w:rsidRPr="00056EC6">
              <w:t xml:space="preserve"> vorgesehen.</w:t>
            </w:r>
          </w:p>
        </w:tc>
        <w:tc>
          <w:tcPr>
            <w:tcW w:w="2736" w:type="dxa"/>
          </w:tcPr>
          <w:p w14:paraId="2E23000D" w14:textId="77777777" w:rsidR="0016384B" w:rsidRPr="00056EC6" w:rsidRDefault="0016384B" w:rsidP="008933B5"/>
        </w:tc>
      </w:tr>
      <w:tr w:rsidR="00F317B0" w:rsidRPr="00056EC6" w14:paraId="79E04B43" w14:textId="77777777" w:rsidTr="00316232">
        <w:tc>
          <w:tcPr>
            <w:tcW w:w="1035" w:type="dxa"/>
          </w:tcPr>
          <w:p w14:paraId="444EE5D3" w14:textId="55F4FE05" w:rsidR="0016384B" w:rsidRPr="00056EC6" w:rsidRDefault="0016384B" w:rsidP="008933B5"/>
        </w:tc>
        <w:tc>
          <w:tcPr>
            <w:tcW w:w="5296" w:type="dxa"/>
          </w:tcPr>
          <w:p w14:paraId="21D3A992" w14:textId="6644D5E5" w:rsidR="0016384B" w:rsidRPr="00FC6409" w:rsidRDefault="0016384B" w:rsidP="008933B5">
            <w:pPr>
              <w:tabs>
                <w:tab w:val="left" w:pos="460"/>
              </w:tabs>
              <w:rPr>
                <w:color w:val="FF0000"/>
              </w:rPr>
            </w:pPr>
            <w:r w:rsidRPr="007252A3">
              <w:t>Differentialsperre</w:t>
            </w:r>
            <w:r w:rsidR="007252A3" w:rsidRPr="007252A3">
              <w:t>n</w:t>
            </w:r>
            <w:r w:rsidRPr="007252A3">
              <w:t xml:space="preserve"> </w:t>
            </w:r>
            <w:r w:rsidR="007252A3" w:rsidRPr="007252A3">
              <w:t xml:space="preserve">angetriebene </w:t>
            </w:r>
            <w:r w:rsidRPr="007252A3">
              <w:t>Hinterachse</w:t>
            </w:r>
            <w:r w:rsidR="00FC6409" w:rsidRPr="007252A3">
              <w:t>n</w:t>
            </w:r>
          </w:p>
        </w:tc>
        <w:tc>
          <w:tcPr>
            <w:tcW w:w="2736" w:type="dxa"/>
          </w:tcPr>
          <w:p w14:paraId="501CF851" w14:textId="77777777" w:rsidR="0016384B" w:rsidRPr="00056EC6" w:rsidRDefault="0016384B" w:rsidP="008933B5"/>
        </w:tc>
      </w:tr>
      <w:tr w:rsidR="00F317B0" w:rsidRPr="00056EC6" w14:paraId="13965F57" w14:textId="77777777" w:rsidTr="00316232">
        <w:tc>
          <w:tcPr>
            <w:tcW w:w="1035" w:type="dxa"/>
          </w:tcPr>
          <w:p w14:paraId="7163D153" w14:textId="71B79A85" w:rsidR="0016384B" w:rsidRPr="00056EC6" w:rsidRDefault="0016384B" w:rsidP="008933B5"/>
        </w:tc>
        <w:tc>
          <w:tcPr>
            <w:tcW w:w="5296" w:type="dxa"/>
          </w:tcPr>
          <w:p w14:paraId="1D6241B5" w14:textId="0FE92420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 xml:space="preserve">Anhängerkupplung </w:t>
            </w:r>
            <w:proofErr w:type="spellStart"/>
            <w:r w:rsidRPr="00056EC6">
              <w:t>Rockinger</w:t>
            </w:r>
            <w:proofErr w:type="spellEnd"/>
            <w:r w:rsidRPr="00056EC6">
              <w:t xml:space="preserve"> T</w:t>
            </w:r>
            <w:r w:rsidR="00FC6409">
              <w:t>yp 400G 150A</w:t>
            </w:r>
            <w:r w:rsidRPr="00056EC6">
              <w:br/>
              <w:t>(Zulässige Lasten sind am Fahrzeug zu beschriften)</w:t>
            </w:r>
            <w:r w:rsidR="00B307B7">
              <w:t>, oder vergleichbar</w:t>
            </w:r>
          </w:p>
        </w:tc>
        <w:tc>
          <w:tcPr>
            <w:tcW w:w="2736" w:type="dxa"/>
          </w:tcPr>
          <w:p w14:paraId="5D7F8D9A" w14:textId="77777777" w:rsidR="0016384B" w:rsidRPr="00056EC6" w:rsidRDefault="0016384B" w:rsidP="008933B5"/>
        </w:tc>
      </w:tr>
      <w:tr w:rsidR="00F317B0" w:rsidRPr="00056EC6" w14:paraId="13C9783B" w14:textId="77777777" w:rsidTr="00316232">
        <w:tc>
          <w:tcPr>
            <w:tcW w:w="1035" w:type="dxa"/>
          </w:tcPr>
          <w:p w14:paraId="0AD4543E" w14:textId="2BAFD757" w:rsidR="0016384B" w:rsidRPr="00056EC6" w:rsidRDefault="0016384B" w:rsidP="008933B5"/>
        </w:tc>
        <w:tc>
          <w:tcPr>
            <w:tcW w:w="5296" w:type="dxa"/>
          </w:tcPr>
          <w:p w14:paraId="0EB08004" w14:textId="0CC5DCCD" w:rsidR="0016384B" w:rsidRPr="00056EC6" w:rsidRDefault="00FC6409" w:rsidP="008933B5">
            <w:pPr>
              <w:tabs>
                <w:tab w:val="left" w:pos="460"/>
              </w:tabs>
            </w:pPr>
            <w:r>
              <w:t xml:space="preserve">Anhänger-Maulkupplung für </w:t>
            </w:r>
            <w:proofErr w:type="spellStart"/>
            <w:r>
              <w:t>Drehschemelanhänger</w:t>
            </w:r>
            <w:proofErr w:type="spellEnd"/>
            <w:r>
              <w:t xml:space="preserve">, an Schlussquerträger, 40 mm </w:t>
            </w:r>
            <w:proofErr w:type="spellStart"/>
            <w:r>
              <w:t>Zugöse</w:t>
            </w:r>
            <w:proofErr w:type="spellEnd"/>
          </w:p>
        </w:tc>
        <w:tc>
          <w:tcPr>
            <w:tcW w:w="2736" w:type="dxa"/>
          </w:tcPr>
          <w:p w14:paraId="242BDF1A" w14:textId="77777777" w:rsidR="0016384B" w:rsidRPr="00056EC6" w:rsidRDefault="0016384B" w:rsidP="008933B5"/>
        </w:tc>
      </w:tr>
      <w:tr w:rsidR="00EB5876" w:rsidRPr="00056EC6" w14:paraId="06EBD280" w14:textId="77777777" w:rsidTr="00316232">
        <w:tc>
          <w:tcPr>
            <w:tcW w:w="1035" w:type="dxa"/>
          </w:tcPr>
          <w:p w14:paraId="3C302814" w14:textId="022C5261" w:rsidR="00EB5876" w:rsidRPr="00056EC6" w:rsidRDefault="00EB5876" w:rsidP="008933B5"/>
        </w:tc>
        <w:tc>
          <w:tcPr>
            <w:tcW w:w="5296" w:type="dxa"/>
          </w:tcPr>
          <w:p w14:paraId="1E7E64EE" w14:textId="0BC08DC7" w:rsidR="00EB5876" w:rsidRDefault="00EB5876" w:rsidP="008933B5">
            <w:pPr>
              <w:tabs>
                <w:tab w:val="left" w:pos="460"/>
              </w:tabs>
            </w:pPr>
            <w:r>
              <w:t>Unterbodenschutz inkl. Hohlraumversiegelung</w:t>
            </w:r>
          </w:p>
        </w:tc>
        <w:tc>
          <w:tcPr>
            <w:tcW w:w="2736" w:type="dxa"/>
          </w:tcPr>
          <w:p w14:paraId="71F2B3E2" w14:textId="77777777" w:rsidR="00EB5876" w:rsidRPr="00056EC6" w:rsidRDefault="00EB5876" w:rsidP="008933B5"/>
        </w:tc>
      </w:tr>
      <w:tr w:rsidR="00F317B0" w:rsidRPr="00056EC6" w14:paraId="196FE56A" w14:textId="77777777" w:rsidTr="00316232">
        <w:tc>
          <w:tcPr>
            <w:tcW w:w="1035" w:type="dxa"/>
          </w:tcPr>
          <w:p w14:paraId="0940C023" w14:textId="77777777" w:rsidR="0016384B" w:rsidRPr="00056EC6" w:rsidRDefault="0016384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1417C620" w14:textId="77777777" w:rsidR="0016384B" w:rsidRPr="00056EC6" w:rsidRDefault="0016384B" w:rsidP="008933B5">
            <w:pPr>
              <w:tabs>
                <w:tab w:val="left" w:pos="460"/>
              </w:tabs>
              <w:rPr>
                <w:b/>
                <w:bCs/>
              </w:rPr>
            </w:pPr>
          </w:p>
        </w:tc>
        <w:tc>
          <w:tcPr>
            <w:tcW w:w="2736" w:type="dxa"/>
          </w:tcPr>
          <w:p w14:paraId="6F187C92" w14:textId="77777777" w:rsidR="0016384B" w:rsidRPr="00056EC6" w:rsidRDefault="0016384B" w:rsidP="008933B5"/>
        </w:tc>
      </w:tr>
      <w:tr w:rsidR="00F317B0" w:rsidRPr="00056EC6" w14:paraId="41D410D7" w14:textId="77777777" w:rsidTr="00316232">
        <w:tc>
          <w:tcPr>
            <w:tcW w:w="1035" w:type="dxa"/>
          </w:tcPr>
          <w:p w14:paraId="33162562" w14:textId="250C04AA" w:rsidR="0016384B" w:rsidRPr="00056EC6" w:rsidRDefault="0016384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73A4F20C" w14:textId="77777777" w:rsidR="0016384B" w:rsidRPr="00056EC6" w:rsidRDefault="0016384B" w:rsidP="008933B5">
            <w:pPr>
              <w:tabs>
                <w:tab w:val="left" w:pos="460"/>
              </w:tabs>
              <w:rPr>
                <w:b/>
                <w:bCs/>
              </w:rPr>
            </w:pPr>
            <w:r w:rsidRPr="00056EC6">
              <w:rPr>
                <w:b/>
                <w:bCs/>
              </w:rPr>
              <w:t>Bremsen und Räder</w:t>
            </w:r>
          </w:p>
        </w:tc>
        <w:tc>
          <w:tcPr>
            <w:tcW w:w="2736" w:type="dxa"/>
          </w:tcPr>
          <w:p w14:paraId="19E6A136" w14:textId="77777777" w:rsidR="0016384B" w:rsidRPr="00056EC6" w:rsidRDefault="0016384B" w:rsidP="008933B5"/>
        </w:tc>
      </w:tr>
      <w:tr w:rsidR="00F317B0" w:rsidRPr="00056EC6" w14:paraId="69E99471" w14:textId="77777777" w:rsidTr="00316232">
        <w:tc>
          <w:tcPr>
            <w:tcW w:w="1035" w:type="dxa"/>
          </w:tcPr>
          <w:p w14:paraId="7F96D667" w14:textId="3F3D5FC1" w:rsidR="0016384B" w:rsidRPr="00056EC6" w:rsidRDefault="0016384B" w:rsidP="008933B5"/>
        </w:tc>
        <w:tc>
          <w:tcPr>
            <w:tcW w:w="5296" w:type="dxa"/>
          </w:tcPr>
          <w:p w14:paraId="58AC2680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Druckluftbremsanlage mit ABS, ASR und ESP</w:t>
            </w:r>
          </w:p>
        </w:tc>
        <w:tc>
          <w:tcPr>
            <w:tcW w:w="2736" w:type="dxa"/>
          </w:tcPr>
          <w:p w14:paraId="5F4DEAB8" w14:textId="77777777" w:rsidR="0016384B" w:rsidRPr="00056EC6" w:rsidRDefault="0016384B" w:rsidP="008933B5"/>
        </w:tc>
      </w:tr>
      <w:tr w:rsidR="00F317B0" w:rsidRPr="00056EC6" w14:paraId="0B9F56B5" w14:textId="77777777" w:rsidTr="00316232">
        <w:tc>
          <w:tcPr>
            <w:tcW w:w="1035" w:type="dxa"/>
          </w:tcPr>
          <w:p w14:paraId="40F09A74" w14:textId="12CEA24B" w:rsidR="0016384B" w:rsidRPr="00056EC6" w:rsidRDefault="0016384B" w:rsidP="008933B5"/>
        </w:tc>
        <w:tc>
          <w:tcPr>
            <w:tcW w:w="5296" w:type="dxa"/>
          </w:tcPr>
          <w:p w14:paraId="69622117" w14:textId="1BE46163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 xml:space="preserve">2-Leitung-Anhängerbremsanschluss am Rahmenende, </w:t>
            </w:r>
            <w:r w:rsidR="00FC6409">
              <w:t>links Standartkupplung</w:t>
            </w:r>
          </w:p>
        </w:tc>
        <w:tc>
          <w:tcPr>
            <w:tcW w:w="2736" w:type="dxa"/>
          </w:tcPr>
          <w:p w14:paraId="749C5E19" w14:textId="77777777" w:rsidR="0016384B" w:rsidRPr="00056EC6" w:rsidRDefault="0016384B" w:rsidP="008933B5"/>
        </w:tc>
      </w:tr>
      <w:tr w:rsidR="00F317B0" w:rsidRPr="00056EC6" w14:paraId="4ADD91C3" w14:textId="77777777" w:rsidTr="00316232">
        <w:tc>
          <w:tcPr>
            <w:tcW w:w="1035" w:type="dxa"/>
          </w:tcPr>
          <w:p w14:paraId="3332E512" w14:textId="77777777" w:rsidR="00FC6409" w:rsidRPr="00056EC6" w:rsidRDefault="00FC6409" w:rsidP="008933B5"/>
        </w:tc>
        <w:tc>
          <w:tcPr>
            <w:tcW w:w="5296" w:type="dxa"/>
          </w:tcPr>
          <w:p w14:paraId="428AB1EA" w14:textId="048EEB58" w:rsidR="00FC6409" w:rsidRPr="00056EC6" w:rsidRDefault="00FC6409" w:rsidP="008933B5">
            <w:pPr>
              <w:tabs>
                <w:tab w:val="left" w:pos="460"/>
              </w:tabs>
            </w:pPr>
            <w:proofErr w:type="spellStart"/>
            <w:r>
              <w:t>Duomatic</w:t>
            </w:r>
            <w:proofErr w:type="spellEnd"/>
            <w:r>
              <w:t xml:space="preserve"> Schnellkupplungssystem am Rahmenende, links</w:t>
            </w:r>
            <w:r w:rsidR="00434591">
              <w:t>, zusätzlich</w:t>
            </w:r>
          </w:p>
        </w:tc>
        <w:tc>
          <w:tcPr>
            <w:tcW w:w="2736" w:type="dxa"/>
          </w:tcPr>
          <w:p w14:paraId="5DD837B2" w14:textId="77777777" w:rsidR="00FC6409" w:rsidRPr="00056EC6" w:rsidRDefault="00FC6409" w:rsidP="008933B5"/>
        </w:tc>
      </w:tr>
      <w:tr w:rsidR="00F317B0" w:rsidRPr="00056EC6" w14:paraId="451ABF00" w14:textId="77777777" w:rsidTr="00316232">
        <w:tc>
          <w:tcPr>
            <w:tcW w:w="1035" w:type="dxa"/>
          </w:tcPr>
          <w:p w14:paraId="7ACE0204" w14:textId="0CBB9E8B" w:rsidR="0016384B" w:rsidRPr="00056EC6" w:rsidRDefault="0016384B" w:rsidP="008933B5"/>
        </w:tc>
        <w:tc>
          <w:tcPr>
            <w:tcW w:w="5296" w:type="dxa"/>
          </w:tcPr>
          <w:p w14:paraId="4C30505C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Anhängersteckdose für ABS am Rahmenende</w:t>
            </w:r>
          </w:p>
        </w:tc>
        <w:tc>
          <w:tcPr>
            <w:tcW w:w="2736" w:type="dxa"/>
          </w:tcPr>
          <w:p w14:paraId="7487AB77" w14:textId="77777777" w:rsidR="0016384B" w:rsidRPr="00056EC6" w:rsidRDefault="0016384B" w:rsidP="008933B5"/>
        </w:tc>
      </w:tr>
      <w:tr w:rsidR="00F317B0" w:rsidRPr="00056EC6" w14:paraId="3851D4B6" w14:textId="77777777" w:rsidTr="00316232">
        <w:tc>
          <w:tcPr>
            <w:tcW w:w="1035" w:type="dxa"/>
          </w:tcPr>
          <w:p w14:paraId="2E1E3E90" w14:textId="15C1EC5F" w:rsidR="0016384B" w:rsidRPr="00056EC6" w:rsidRDefault="0016384B" w:rsidP="008933B5"/>
        </w:tc>
        <w:tc>
          <w:tcPr>
            <w:tcW w:w="5296" w:type="dxa"/>
          </w:tcPr>
          <w:p w14:paraId="5952F2CD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Drucklufttrockner beheizt</w:t>
            </w:r>
          </w:p>
        </w:tc>
        <w:tc>
          <w:tcPr>
            <w:tcW w:w="2736" w:type="dxa"/>
          </w:tcPr>
          <w:p w14:paraId="5E39902B" w14:textId="77777777" w:rsidR="0016384B" w:rsidRPr="00056EC6" w:rsidRDefault="0016384B" w:rsidP="008933B5"/>
        </w:tc>
      </w:tr>
      <w:tr w:rsidR="00F317B0" w:rsidRPr="00056EC6" w14:paraId="7D3E1096" w14:textId="77777777" w:rsidTr="00316232">
        <w:tc>
          <w:tcPr>
            <w:tcW w:w="1035" w:type="dxa"/>
          </w:tcPr>
          <w:p w14:paraId="365A2EE6" w14:textId="454BF467" w:rsidR="0016384B" w:rsidRPr="00056EC6" w:rsidRDefault="0016384B" w:rsidP="008933B5"/>
        </w:tc>
        <w:tc>
          <w:tcPr>
            <w:tcW w:w="5296" w:type="dxa"/>
          </w:tcPr>
          <w:p w14:paraId="3CC5ECCB" w14:textId="1032290A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 xml:space="preserve">Anfahrhilfe an Steigungen, die ein </w:t>
            </w:r>
            <w:r w:rsidR="00693796">
              <w:t>z</w:t>
            </w:r>
            <w:r w:rsidRPr="00056EC6">
              <w:t>urückrollen beim Anfahren am Berg verhindert</w:t>
            </w:r>
          </w:p>
        </w:tc>
        <w:tc>
          <w:tcPr>
            <w:tcW w:w="2736" w:type="dxa"/>
          </w:tcPr>
          <w:p w14:paraId="101A0D47" w14:textId="77777777" w:rsidR="0016384B" w:rsidRPr="00056EC6" w:rsidRDefault="0016384B" w:rsidP="008933B5"/>
        </w:tc>
      </w:tr>
      <w:tr w:rsidR="0010198E" w:rsidRPr="00B374EF" w14:paraId="35299052" w14:textId="77777777" w:rsidTr="00316232">
        <w:tc>
          <w:tcPr>
            <w:tcW w:w="1035" w:type="dxa"/>
            <w:shd w:val="clear" w:color="auto" w:fill="auto"/>
          </w:tcPr>
          <w:p w14:paraId="510F5329" w14:textId="0740CB07" w:rsidR="0016384B" w:rsidRPr="00056EC6" w:rsidRDefault="0016384B" w:rsidP="008933B5"/>
        </w:tc>
        <w:tc>
          <w:tcPr>
            <w:tcW w:w="5296" w:type="dxa"/>
          </w:tcPr>
          <w:p w14:paraId="53F631B9" w14:textId="43F142ED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 xml:space="preserve">Bereifung </w:t>
            </w:r>
            <w:r w:rsidR="00850473">
              <w:t>1</w:t>
            </w:r>
            <w:r w:rsidR="00B773F3">
              <w:t>2</w:t>
            </w:r>
            <w:r w:rsidRPr="00056EC6">
              <w:t xml:space="preserve">-fach, als Kombinationsreifen für Straße und Gelände geeignet. Zugelassen für den Betrieb im Winter. Die Tragfähigkeit ist auf das Fahrzeug abzustimmen. Die </w:t>
            </w:r>
            <w:r w:rsidR="00170394">
              <w:t xml:space="preserve">Achsen sind in </w:t>
            </w:r>
            <w:r w:rsidR="00850473">
              <w:t>Zwillings- und Singlebereifung</w:t>
            </w:r>
            <w:r w:rsidR="00170394">
              <w:t xml:space="preserve"> auszuführen </w:t>
            </w:r>
          </w:p>
          <w:p w14:paraId="26DE5A47" w14:textId="77777777" w:rsidR="0016384B" w:rsidRPr="00056EC6" w:rsidRDefault="0016384B" w:rsidP="008933B5">
            <w:pPr>
              <w:tabs>
                <w:tab w:val="left" w:pos="460"/>
              </w:tabs>
            </w:pPr>
          </w:p>
          <w:p w14:paraId="3B3A27FD" w14:textId="145C1052" w:rsidR="0016384B" w:rsidRDefault="0016384B" w:rsidP="008933B5">
            <w:pPr>
              <w:tabs>
                <w:tab w:val="left" w:pos="460"/>
              </w:tabs>
            </w:pPr>
            <w:r w:rsidRPr="00056EC6">
              <w:t>Reifenfabrikat: Continental</w:t>
            </w:r>
          </w:p>
          <w:p w14:paraId="2AEAC673" w14:textId="0BCBE726" w:rsidR="00B374EF" w:rsidRDefault="00B374EF" w:rsidP="008933B5">
            <w:pPr>
              <w:tabs>
                <w:tab w:val="left" w:pos="460"/>
              </w:tabs>
            </w:pPr>
          </w:p>
          <w:p w14:paraId="286F4737" w14:textId="0E1AFF61" w:rsidR="00B374EF" w:rsidRDefault="00B374EF" w:rsidP="008933B5">
            <w:pPr>
              <w:tabs>
                <w:tab w:val="left" w:pos="460"/>
              </w:tabs>
            </w:pPr>
            <w:r>
              <w:t xml:space="preserve">Reifengeschwindigkeitsindex „J“ </w:t>
            </w:r>
          </w:p>
          <w:p w14:paraId="14FC566D" w14:textId="77777777" w:rsidR="00B374EF" w:rsidRPr="00056EC6" w:rsidRDefault="00B374EF" w:rsidP="008933B5">
            <w:pPr>
              <w:tabs>
                <w:tab w:val="left" w:pos="460"/>
              </w:tabs>
            </w:pPr>
          </w:p>
          <w:p w14:paraId="333099D8" w14:textId="77777777" w:rsidR="0016384B" w:rsidRDefault="0016384B" w:rsidP="008933B5">
            <w:pPr>
              <w:tabs>
                <w:tab w:val="left" w:pos="460"/>
              </w:tabs>
            </w:pPr>
            <w:r w:rsidRPr="00056EC6">
              <w:t>Reifengröße</w:t>
            </w:r>
            <w:r w:rsidR="00B374EF">
              <w:t xml:space="preserve"> Vorderachse</w:t>
            </w:r>
            <w:r w:rsidRPr="00056EC6">
              <w:t xml:space="preserve">: </w:t>
            </w:r>
            <w:r w:rsidR="00B374EF">
              <w:t>385/65R22,5 Cross TRAC HS3 Lenk-S+G TL</w:t>
            </w:r>
          </w:p>
          <w:p w14:paraId="67442047" w14:textId="0AAEAF65" w:rsidR="00B374EF" w:rsidRDefault="00B374EF" w:rsidP="008933B5">
            <w:pPr>
              <w:tabs>
                <w:tab w:val="left" w:pos="460"/>
              </w:tabs>
            </w:pPr>
          </w:p>
          <w:p w14:paraId="6A8B6558" w14:textId="09E52720" w:rsidR="00B374EF" w:rsidRDefault="00B374EF" w:rsidP="008933B5">
            <w:pPr>
              <w:tabs>
                <w:tab w:val="left" w:pos="460"/>
              </w:tabs>
            </w:pPr>
            <w:r>
              <w:t>Felgengröße Vorderachse: 10-Loch 11.75x22.5 Stahl, 1-teilig</w:t>
            </w:r>
          </w:p>
          <w:p w14:paraId="588A7247" w14:textId="77777777" w:rsidR="00B374EF" w:rsidRDefault="00B374EF" w:rsidP="008933B5">
            <w:pPr>
              <w:tabs>
                <w:tab w:val="left" w:pos="460"/>
              </w:tabs>
            </w:pPr>
          </w:p>
          <w:p w14:paraId="13709E60" w14:textId="1A4DE06C" w:rsidR="00B374EF" w:rsidRDefault="00B374EF" w:rsidP="008933B5">
            <w:pPr>
              <w:tabs>
                <w:tab w:val="left" w:pos="460"/>
              </w:tabs>
            </w:pPr>
            <w:r>
              <w:t xml:space="preserve">Reifengröße 1. </w:t>
            </w:r>
            <w:r w:rsidRPr="00B374EF">
              <w:t>Hinterachse: 315/80R22,5 CROSS TRAC HD3 Antrieb</w:t>
            </w:r>
            <w:r>
              <w:t>-S</w:t>
            </w:r>
            <w:r w:rsidR="00B55B22">
              <w:t>+</w:t>
            </w:r>
            <w:r>
              <w:t>G TL</w:t>
            </w:r>
          </w:p>
          <w:p w14:paraId="4646D7D6" w14:textId="371AB0B2" w:rsidR="00B374EF" w:rsidRDefault="00B374EF" w:rsidP="008933B5">
            <w:pPr>
              <w:tabs>
                <w:tab w:val="left" w:pos="460"/>
              </w:tabs>
            </w:pPr>
          </w:p>
          <w:p w14:paraId="15F96DBD" w14:textId="0AE77830" w:rsidR="00B374EF" w:rsidRDefault="00B374EF" w:rsidP="008933B5">
            <w:pPr>
              <w:tabs>
                <w:tab w:val="left" w:pos="460"/>
              </w:tabs>
            </w:pPr>
            <w:r>
              <w:lastRenderedPageBreak/>
              <w:t xml:space="preserve">Felgengröße </w:t>
            </w:r>
            <w:r w:rsidR="00170394">
              <w:t>1. Hinterachse: 10-Löch 9.00x22.5 Stahl, 1-teilig</w:t>
            </w:r>
          </w:p>
          <w:p w14:paraId="0B61F21C" w14:textId="77777777" w:rsidR="00B374EF" w:rsidRDefault="00B374EF" w:rsidP="008933B5">
            <w:pPr>
              <w:tabs>
                <w:tab w:val="left" w:pos="460"/>
              </w:tabs>
            </w:pPr>
          </w:p>
          <w:p w14:paraId="0614083C" w14:textId="6CFA835B" w:rsidR="00B374EF" w:rsidRDefault="00B374EF" w:rsidP="008933B5">
            <w:pPr>
              <w:tabs>
                <w:tab w:val="left" w:pos="460"/>
              </w:tabs>
            </w:pPr>
            <w:r>
              <w:t xml:space="preserve">Reifengröße 2. </w:t>
            </w:r>
            <w:r w:rsidRPr="00B374EF">
              <w:t>Hinterachse: 315/80R22,5 CROSS TRAC HD3 Antrieb</w:t>
            </w:r>
            <w:r>
              <w:t>-S+G TL</w:t>
            </w:r>
          </w:p>
          <w:p w14:paraId="618E238E" w14:textId="24F6F533" w:rsidR="00170394" w:rsidRDefault="00170394" w:rsidP="008933B5">
            <w:pPr>
              <w:tabs>
                <w:tab w:val="left" w:pos="460"/>
              </w:tabs>
            </w:pPr>
          </w:p>
          <w:p w14:paraId="31296D9C" w14:textId="0098C434" w:rsidR="00170394" w:rsidRDefault="00170394" w:rsidP="008933B5">
            <w:pPr>
              <w:tabs>
                <w:tab w:val="left" w:pos="460"/>
              </w:tabs>
            </w:pPr>
            <w:r>
              <w:t>Felgengröße 2. Hinterachse: 10-Loch 9.00x22.5 Stahl, 1-teilig</w:t>
            </w:r>
          </w:p>
          <w:p w14:paraId="34C9629B" w14:textId="77777777" w:rsidR="00B374EF" w:rsidRDefault="00B374EF" w:rsidP="008933B5">
            <w:pPr>
              <w:tabs>
                <w:tab w:val="left" w:pos="460"/>
              </w:tabs>
            </w:pPr>
          </w:p>
          <w:p w14:paraId="66CCBA5F" w14:textId="77777777" w:rsidR="00B374EF" w:rsidRDefault="00B374EF" w:rsidP="008933B5">
            <w:pPr>
              <w:tabs>
                <w:tab w:val="left" w:pos="460"/>
              </w:tabs>
            </w:pPr>
            <w:r>
              <w:t>Reifengröße Nachlaufachse: 385/65R22,5 CROSS TRAC HS3 Lenk-S+G TL</w:t>
            </w:r>
          </w:p>
          <w:p w14:paraId="1F3C08B8" w14:textId="7FABAC98" w:rsidR="00B374EF" w:rsidRDefault="00B374EF" w:rsidP="008933B5">
            <w:pPr>
              <w:tabs>
                <w:tab w:val="left" w:pos="460"/>
              </w:tabs>
            </w:pPr>
          </w:p>
          <w:p w14:paraId="78093BC7" w14:textId="32F12DE4" w:rsidR="00170394" w:rsidRDefault="00170394" w:rsidP="008933B5">
            <w:pPr>
              <w:tabs>
                <w:tab w:val="left" w:pos="460"/>
              </w:tabs>
            </w:pPr>
            <w:r>
              <w:t>Felgengröße Nachlaufachse: 10-Loch 11.75x22.5 Stahl, 1-teilig</w:t>
            </w:r>
          </w:p>
          <w:p w14:paraId="697A5CEA" w14:textId="164B7C17" w:rsidR="00170394" w:rsidRDefault="00170394" w:rsidP="008933B5">
            <w:pPr>
              <w:tabs>
                <w:tab w:val="left" w:pos="460"/>
              </w:tabs>
            </w:pPr>
          </w:p>
          <w:p w14:paraId="68E4343A" w14:textId="05858673" w:rsidR="00170394" w:rsidRDefault="00170394" w:rsidP="008933B5">
            <w:pPr>
              <w:tabs>
                <w:tab w:val="left" w:pos="460"/>
              </w:tabs>
            </w:pPr>
            <w:r>
              <w:t>Alle Felgen sind im Farbton Alu/Silber zu liefern</w:t>
            </w:r>
          </w:p>
          <w:p w14:paraId="6E83A8A4" w14:textId="77777777" w:rsidR="00170394" w:rsidRDefault="00170394" w:rsidP="008933B5">
            <w:pPr>
              <w:tabs>
                <w:tab w:val="left" w:pos="460"/>
              </w:tabs>
            </w:pPr>
          </w:p>
          <w:p w14:paraId="00759AB3" w14:textId="052B9347" w:rsidR="00B374EF" w:rsidRDefault="00B374EF" w:rsidP="008933B5">
            <w:pPr>
              <w:tabs>
                <w:tab w:val="left" w:pos="460"/>
              </w:tabs>
            </w:pPr>
            <w:r>
              <w:t>Radmutterabdeckring Vorderachse</w:t>
            </w:r>
            <w:r w:rsidR="00170394">
              <w:t xml:space="preserve"> Alu/Silber</w:t>
            </w:r>
          </w:p>
          <w:p w14:paraId="681D846D" w14:textId="77777777" w:rsidR="00B374EF" w:rsidRDefault="00B374EF" w:rsidP="008933B5">
            <w:pPr>
              <w:tabs>
                <w:tab w:val="left" w:pos="460"/>
              </w:tabs>
            </w:pPr>
          </w:p>
          <w:p w14:paraId="593FEEB7" w14:textId="0C9D0711" w:rsidR="00B374EF" w:rsidRDefault="00B374EF" w:rsidP="008933B5">
            <w:pPr>
              <w:tabs>
                <w:tab w:val="left" w:pos="460"/>
              </w:tabs>
            </w:pPr>
            <w:r>
              <w:t>Radmutterabdeckring Nachlaufachse</w:t>
            </w:r>
            <w:r w:rsidR="00170394">
              <w:t xml:space="preserve"> Alu/Silber</w:t>
            </w:r>
          </w:p>
          <w:p w14:paraId="6303658F" w14:textId="77777777" w:rsidR="00B374EF" w:rsidRDefault="00B374EF" w:rsidP="008933B5">
            <w:pPr>
              <w:tabs>
                <w:tab w:val="left" w:pos="460"/>
              </w:tabs>
            </w:pPr>
          </w:p>
          <w:p w14:paraId="411CF8B7" w14:textId="08D2774D" w:rsidR="00B374EF" w:rsidRPr="00B374EF" w:rsidRDefault="00B374EF" w:rsidP="008933B5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0F7E5C3A" w14:textId="77777777" w:rsidR="0016384B" w:rsidRPr="00B374EF" w:rsidRDefault="0016384B" w:rsidP="008933B5"/>
        </w:tc>
      </w:tr>
      <w:tr w:rsidR="006C0317" w:rsidRPr="00B374EF" w14:paraId="05414D66" w14:textId="77777777" w:rsidTr="00316232">
        <w:tc>
          <w:tcPr>
            <w:tcW w:w="1035" w:type="dxa"/>
            <w:shd w:val="clear" w:color="auto" w:fill="auto"/>
          </w:tcPr>
          <w:p w14:paraId="17B9C55F" w14:textId="77777777" w:rsidR="006C0317" w:rsidRPr="00056EC6" w:rsidRDefault="006C0317" w:rsidP="008933B5"/>
        </w:tc>
        <w:tc>
          <w:tcPr>
            <w:tcW w:w="5296" w:type="dxa"/>
          </w:tcPr>
          <w:p w14:paraId="4CD58063" w14:textId="3542E6EC" w:rsidR="006C0317" w:rsidRPr="00056EC6" w:rsidRDefault="006C0317" w:rsidP="008933B5">
            <w:pPr>
              <w:tabs>
                <w:tab w:val="left" w:pos="460"/>
              </w:tabs>
            </w:pPr>
            <w:r>
              <w:t>Reifenfüllschlauch mit Manometer 20 m</w:t>
            </w:r>
          </w:p>
        </w:tc>
        <w:tc>
          <w:tcPr>
            <w:tcW w:w="2736" w:type="dxa"/>
          </w:tcPr>
          <w:p w14:paraId="35AB3C9E" w14:textId="77777777" w:rsidR="006C0317" w:rsidRPr="00B374EF" w:rsidRDefault="006C0317" w:rsidP="008933B5"/>
        </w:tc>
      </w:tr>
      <w:tr w:rsidR="00F317B0" w:rsidRPr="00056EC6" w14:paraId="3A5325CE" w14:textId="77777777" w:rsidTr="00316232">
        <w:tc>
          <w:tcPr>
            <w:tcW w:w="1035" w:type="dxa"/>
          </w:tcPr>
          <w:p w14:paraId="16925D9A" w14:textId="483D0466" w:rsidR="0016384B" w:rsidRPr="00B374EF" w:rsidRDefault="0016384B" w:rsidP="008933B5"/>
        </w:tc>
        <w:tc>
          <w:tcPr>
            <w:tcW w:w="5296" w:type="dxa"/>
          </w:tcPr>
          <w:p w14:paraId="081D9F30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Kein Ersatzrad</w:t>
            </w:r>
          </w:p>
        </w:tc>
        <w:tc>
          <w:tcPr>
            <w:tcW w:w="2736" w:type="dxa"/>
          </w:tcPr>
          <w:p w14:paraId="7370976D" w14:textId="77777777" w:rsidR="0016384B" w:rsidRPr="00056EC6" w:rsidRDefault="0016384B" w:rsidP="008933B5"/>
        </w:tc>
      </w:tr>
      <w:tr w:rsidR="00F317B0" w:rsidRPr="00056EC6" w14:paraId="5C0DCF42" w14:textId="77777777" w:rsidTr="00316232">
        <w:tc>
          <w:tcPr>
            <w:tcW w:w="1035" w:type="dxa"/>
          </w:tcPr>
          <w:p w14:paraId="14337E90" w14:textId="77777777" w:rsidR="0016384B" w:rsidRPr="00056EC6" w:rsidRDefault="0016384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168B12BD" w14:textId="4ECAD52D" w:rsidR="0016384B" w:rsidRPr="00316EF0" w:rsidRDefault="00316EF0" w:rsidP="008933B5">
            <w:pPr>
              <w:tabs>
                <w:tab w:val="left" w:pos="460"/>
              </w:tabs>
            </w:pPr>
            <w:r w:rsidRPr="00316EF0">
              <w:t xml:space="preserve">Reifendruckkontrollsystem, mit Anzeige </w:t>
            </w:r>
            <w:r>
              <w:t>der Reifentemperatur</w:t>
            </w:r>
          </w:p>
        </w:tc>
        <w:tc>
          <w:tcPr>
            <w:tcW w:w="2736" w:type="dxa"/>
          </w:tcPr>
          <w:p w14:paraId="705A8784" w14:textId="77777777" w:rsidR="0016384B" w:rsidRPr="00056EC6" w:rsidRDefault="0016384B" w:rsidP="008933B5"/>
        </w:tc>
      </w:tr>
      <w:tr w:rsidR="00F317B0" w:rsidRPr="00056EC6" w14:paraId="480B38EE" w14:textId="77777777" w:rsidTr="00316232">
        <w:tc>
          <w:tcPr>
            <w:tcW w:w="1035" w:type="dxa"/>
          </w:tcPr>
          <w:p w14:paraId="7DC64616" w14:textId="77777777" w:rsidR="00316EF0" w:rsidRPr="00056EC6" w:rsidRDefault="00316EF0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A7BA91D" w14:textId="5C1DDBE6" w:rsidR="00316EF0" w:rsidRPr="00316EF0" w:rsidRDefault="00316EF0" w:rsidP="008933B5">
            <w:pPr>
              <w:tabs>
                <w:tab w:val="left" w:pos="460"/>
              </w:tabs>
            </w:pPr>
            <w:r w:rsidRPr="00316EF0">
              <w:t>Reifendruckanzeige für Anhänger</w:t>
            </w:r>
          </w:p>
        </w:tc>
        <w:tc>
          <w:tcPr>
            <w:tcW w:w="2736" w:type="dxa"/>
          </w:tcPr>
          <w:p w14:paraId="35137F66" w14:textId="77777777" w:rsidR="00316EF0" w:rsidRPr="00056EC6" w:rsidRDefault="00316EF0" w:rsidP="008933B5"/>
        </w:tc>
      </w:tr>
      <w:tr w:rsidR="00F317B0" w:rsidRPr="00056EC6" w14:paraId="2356B87F" w14:textId="77777777" w:rsidTr="00316232">
        <w:tc>
          <w:tcPr>
            <w:tcW w:w="1035" w:type="dxa"/>
          </w:tcPr>
          <w:p w14:paraId="2715F6D2" w14:textId="77777777" w:rsidR="00316EF0" w:rsidRPr="00056EC6" w:rsidRDefault="00316EF0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10AA9F33" w14:textId="77777777" w:rsidR="00316EF0" w:rsidRPr="00316EF0" w:rsidRDefault="00316EF0" w:rsidP="008933B5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7CAA10E2" w14:textId="77777777" w:rsidR="00316EF0" w:rsidRPr="00056EC6" w:rsidRDefault="00316EF0" w:rsidP="008933B5"/>
        </w:tc>
      </w:tr>
      <w:tr w:rsidR="00F317B0" w:rsidRPr="00056EC6" w14:paraId="003F2982" w14:textId="77777777" w:rsidTr="00316232">
        <w:tc>
          <w:tcPr>
            <w:tcW w:w="1035" w:type="dxa"/>
          </w:tcPr>
          <w:p w14:paraId="23B8B8C4" w14:textId="77777777" w:rsidR="00316EF0" w:rsidRPr="00056EC6" w:rsidRDefault="00316EF0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0094FDDD" w14:textId="212B0DE4" w:rsidR="00316EF0" w:rsidRPr="004363D5" w:rsidRDefault="004363D5" w:rsidP="008933B5">
            <w:pPr>
              <w:tabs>
                <w:tab w:val="left" w:pos="460"/>
              </w:tabs>
              <w:rPr>
                <w:b/>
                <w:bCs/>
              </w:rPr>
            </w:pPr>
            <w:r w:rsidRPr="004363D5">
              <w:rPr>
                <w:b/>
                <w:bCs/>
              </w:rPr>
              <w:t>Kraftstoff- und AdBlue-Tank</w:t>
            </w:r>
          </w:p>
        </w:tc>
        <w:tc>
          <w:tcPr>
            <w:tcW w:w="2736" w:type="dxa"/>
          </w:tcPr>
          <w:p w14:paraId="6EDBC5C6" w14:textId="77777777" w:rsidR="00316EF0" w:rsidRPr="00056EC6" w:rsidRDefault="00316EF0" w:rsidP="008933B5"/>
        </w:tc>
      </w:tr>
      <w:tr w:rsidR="00F317B0" w:rsidRPr="00056EC6" w14:paraId="714F7256" w14:textId="77777777" w:rsidTr="00316232">
        <w:tc>
          <w:tcPr>
            <w:tcW w:w="1035" w:type="dxa"/>
          </w:tcPr>
          <w:p w14:paraId="638D396D" w14:textId="77777777" w:rsidR="00316EF0" w:rsidRPr="00056EC6" w:rsidRDefault="00316EF0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BE0FAB1" w14:textId="28DC8A16" w:rsidR="00316EF0" w:rsidRPr="00316EF0" w:rsidRDefault="004363D5" w:rsidP="008933B5">
            <w:pPr>
              <w:tabs>
                <w:tab w:val="left" w:pos="460"/>
              </w:tabs>
            </w:pPr>
            <w:r>
              <w:t>Tankvolumen Kraftstofftank Diesel min. 390 Liter, rechts</w:t>
            </w:r>
          </w:p>
        </w:tc>
        <w:tc>
          <w:tcPr>
            <w:tcW w:w="2736" w:type="dxa"/>
          </w:tcPr>
          <w:p w14:paraId="40FE27F3" w14:textId="77777777" w:rsidR="00316EF0" w:rsidRPr="00056EC6" w:rsidRDefault="00316EF0" w:rsidP="008933B5"/>
        </w:tc>
      </w:tr>
      <w:tr w:rsidR="004363D5" w:rsidRPr="00056EC6" w14:paraId="3B629600" w14:textId="77777777" w:rsidTr="00316232">
        <w:tc>
          <w:tcPr>
            <w:tcW w:w="1035" w:type="dxa"/>
          </w:tcPr>
          <w:p w14:paraId="4C8D7E35" w14:textId="77777777" w:rsidR="004363D5" w:rsidRPr="00056EC6" w:rsidRDefault="004363D5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6B2F99DB" w14:textId="619B837A" w:rsidR="004363D5" w:rsidRPr="00316EF0" w:rsidRDefault="004363D5" w:rsidP="008933B5">
            <w:pPr>
              <w:tabs>
                <w:tab w:val="left" w:pos="460"/>
              </w:tabs>
            </w:pPr>
            <w:r>
              <w:t>Kraftstofftank Diesel aus Aluminium</w:t>
            </w:r>
          </w:p>
        </w:tc>
        <w:tc>
          <w:tcPr>
            <w:tcW w:w="2736" w:type="dxa"/>
          </w:tcPr>
          <w:p w14:paraId="1C2E6843" w14:textId="77777777" w:rsidR="004363D5" w:rsidRPr="00056EC6" w:rsidRDefault="004363D5" w:rsidP="008933B5"/>
        </w:tc>
      </w:tr>
      <w:tr w:rsidR="004363D5" w:rsidRPr="00056EC6" w14:paraId="570A8DF1" w14:textId="77777777" w:rsidTr="00316232">
        <w:tc>
          <w:tcPr>
            <w:tcW w:w="1035" w:type="dxa"/>
          </w:tcPr>
          <w:p w14:paraId="11F05D08" w14:textId="77777777" w:rsidR="004363D5" w:rsidRPr="00056EC6" w:rsidRDefault="004363D5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4D2DC749" w14:textId="04AB32A7" w:rsidR="004363D5" w:rsidRPr="00316EF0" w:rsidRDefault="004363D5" w:rsidP="008933B5">
            <w:pPr>
              <w:tabs>
                <w:tab w:val="left" w:pos="460"/>
              </w:tabs>
            </w:pPr>
            <w:r>
              <w:t xml:space="preserve">Tankvolumen AdBlue min. 60 Liter </w:t>
            </w:r>
          </w:p>
        </w:tc>
        <w:tc>
          <w:tcPr>
            <w:tcW w:w="2736" w:type="dxa"/>
          </w:tcPr>
          <w:p w14:paraId="70430B04" w14:textId="77777777" w:rsidR="004363D5" w:rsidRPr="00056EC6" w:rsidRDefault="004363D5" w:rsidP="008933B5"/>
        </w:tc>
      </w:tr>
      <w:tr w:rsidR="004363D5" w:rsidRPr="00056EC6" w14:paraId="1128F330" w14:textId="77777777" w:rsidTr="00316232">
        <w:tc>
          <w:tcPr>
            <w:tcW w:w="1035" w:type="dxa"/>
          </w:tcPr>
          <w:p w14:paraId="688E3A16" w14:textId="77777777" w:rsidR="004363D5" w:rsidRPr="00056EC6" w:rsidRDefault="004363D5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35748EA" w14:textId="52000E39" w:rsidR="004363D5" w:rsidRPr="00316EF0" w:rsidRDefault="004363D5" w:rsidP="008933B5">
            <w:pPr>
              <w:tabs>
                <w:tab w:val="left" w:pos="460"/>
              </w:tabs>
            </w:pPr>
            <w:r>
              <w:t>Kraftstofftankverschluss, abschließbar, für Gleichschließung</w:t>
            </w:r>
          </w:p>
        </w:tc>
        <w:tc>
          <w:tcPr>
            <w:tcW w:w="2736" w:type="dxa"/>
          </w:tcPr>
          <w:p w14:paraId="36951A91" w14:textId="77777777" w:rsidR="004363D5" w:rsidRPr="00056EC6" w:rsidRDefault="004363D5" w:rsidP="008933B5"/>
        </w:tc>
      </w:tr>
      <w:tr w:rsidR="004363D5" w:rsidRPr="00056EC6" w14:paraId="0EB1D73A" w14:textId="77777777" w:rsidTr="00316232">
        <w:tc>
          <w:tcPr>
            <w:tcW w:w="1035" w:type="dxa"/>
          </w:tcPr>
          <w:p w14:paraId="68DB8F22" w14:textId="77777777" w:rsidR="004363D5" w:rsidRPr="00056EC6" w:rsidRDefault="004363D5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4A0EE963" w14:textId="74AE8030" w:rsidR="004363D5" w:rsidRPr="00316EF0" w:rsidRDefault="004363D5" w:rsidP="008933B5">
            <w:pPr>
              <w:tabs>
                <w:tab w:val="left" w:pos="460"/>
              </w:tabs>
            </w:pPr>
            <w:r>
              <w:t>AdBlue-Tankverschluss, abschließbar</w:t>
            </w:r>
          </w:p>
        </w:tc>
        <w:tc>
          <w:tcPr>
            <w:tcW w:w="2736" w:type="dxa"/>
          </w:tcPr>
          <w:p w14:paraId="391C533B" w14:textId="77777777" w:rsidR="004363D5" w:rsidRPr="00056EC6" w:rsidRDefault="004363D5" w:rsidP="008933B5"/>
        </w:tc>
      </w:tr>
      <w:tr w:rsidR="00584DC6" w:rsidRPr="00056EC6" w14:paraId="583CBF54" w14:textId="77777777" w:rsidTr="00316232">
        <w:tc>
          <w:tcPr>
            <w:tcW w:w="1035" w:type="dxa"/>
          </w:tcPr>
          <w:p w14:paraId="4F88ACEF" w14:textId="77777777" w:rsidR="00584DC6" w:rsidRPr="00056EC6" w:rsidRDefault="00584DC6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495F1C66" w14:textId="77777777" w:rsidR="00584DC6" w:rsidRDefault="00584DC6" w:rsidP="008933B5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60D14B25" w14:textId="77777777" w:rsidR="00584DC6" w:rsidRPr="00056EC6" w:rsidRDefault="00584DC6" w:rsidP="008933B5"/>
        </w:tc>
      </w:tr>
      <w:tr w:rsidR="00584DC6" w:rsidRPr="00056EC6" w14:paraId="52B6B88D" w14:textId="77777777" w:rsidTr="00316232">
        <w:tc>
          <w:tcPr>
            <w:tcW w:w="1035" w:type="dxa"/>
          </w:tcPr>
          <w:p w14:paraId="55BF19AF" w14:textId="77777777" w:rsidR="00584DC6" w:rsidRPr="00584DC6" w:rsidRDefault="00584DC6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1F4944E3" w14:textId="03635E73" w:rsidR="00584DC6" w:rsidRPr="00584DC6" w:rsidRDefault="00584DC6" w:rsidP="008933B5">
            <w:pPr>
              <w:tabs>
                <w:tab w:val="left" w:pos="460"/>
              </w:tabs>
              <w:rPr>
                <w:b/>
                <w:bCs/>
              </w:rPr>
            </w:pPr>
            <w:r w:rsidRPr="00584DC6">
              <w:rPr>
                <w:b/>
                <w:bCs/>
              </w:rPr>
              <w:t>Rahmenanbauteile</w:t>
            </w:r>
          </w:p>
        </w:tc>
        <w:tc>
          <w:tcPr>
            <w:tcW w:w="2736" w:type="dxa"/>
          </w:tcPr>
          <w:p w14:paraId="58E48B09" w14:textId="77777777" w:rsidR="00584DC6" w:rsidRPr="00056EC6" w:rsidRDefault="00584DC6" w:rsidP="008933B5"/>
        </w:tc>
      </w:tr>
      <w:tr w:rsidR="00584DC6" w:rsidRPr="00056EC6" w14:paraId="45278517" w14:textId="77777777" w:rsidTr="00316232">
        <w:tc>
          <w:tcPr>
            <w:tcW w:w="1035" w:type="dxa"/>
          </w:tcPr>
          <w:p w14:paraId="54AD554A" w14:textId="77777777" w:rsidR="00584DC6" w:rsidRPr="00056EC6" w:rsidRDefault="00584DC6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18ADE2E2" w14:textId="216971F0" w:rsidR="00584DC6" w:rsidRDefault="00511BE1" w:rsidP="008933B5">
            <w:pPr>
              <w:tabs>
                <w:tab w:val="left" w:pos="460"/>
              </w:tabs>
            </w:pPr>
            <w:r>
              <w:t>Unterfahrschutz, vorn</w:t>
            </w:r>
          </w:p>
        </w:tc>
        <w:tc>
          <w:tcPr>
            <w:tcW w:w="2736" w:type="dxa"/>
          </w:tcPr>
          <w:p w14:paraId="61E5BA43" w14:textId="77777777" w:rsidR="00584DC6" w:rsidRPr="00056EC6" w:rsidRDefault="00584DC6" w:rsidP="008933B5"/>
        </w:tc>
      </w:tr>
      <w:tr w:rsidR="00584DC6" w:rsidRPr="00056EC6" w14:paraId="01D47CE2" w14:textId="77777777" w:rsidTr="00316232">
        <w:tc>
          <w:tcPr>
            <w:tcW w:w="1035" w:type="dxa"/>
          </w:tcPr>
          <w:p w14:paraId="49DFB6AF" w14:textId="77777777" w:rsidR="00584DC6" w:rsidRPr="00056EC6" w:rsidRDefault="00584DC6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267027F9" w14:textId="6F5905FE" w:rsidR="00584DC6" w:rsidRDefault="00511BE1" w:rsidP="008933B5">
            <w:pPr>
              <w:tabs>
                <w:tab w:val="left" w:pos="460"/>
              </w:tabs>
            </w:pPr>
            <w:r>
              <w:t>keine Arbeitsplattform</w:t>
            </w:r>
          </w:p>
        </w:tc>
        <w:tc>
          <w:tcPr>
            <w:tcW w:w="2736" w:type="dxa"/>
          </w:tcPr>
          <w:p w14:paraId="37BA517A" w14:textId="77777777" w:rsidR="00584DC6" w:rsidRPr="00056EC6" w:rsidRDefault="00584DC6" w:rsidP="008933B5"/>
        </w:tc>
      </w:tr>
      <w:tr w:rsidR="00584DC6" w:rsidRPr="00056EC6" w14:paraId="25FF07D1" w14:textId="77777777" w:rsidTr="00316232">
        <w:tc>
          <w:tcPr>
            <w:tcW w:w="1035" w:type="dxa"/>
          </w:tcPr>
          <w:p w14:paraId="283BE06F" w14:textId="77777777" w:rsidR="00584DC6" w:rsidRPr="00056EC6" w:rsidRDefault="00584DC6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1C1DD13A" w14:textId="1FD2452F" w:rsidR="00511BE1" w:rsidRDefault="00511BE1" w:rsidP="008933B5">
            <w:pPr>
              <w:tabs>
                <w:tab w:val="left" w:pos="460"/>
              </w:tabs>
            </w:pPr>
            <w:r>
              <w:t xml:space="preserve">Unterfahrschutz, seitlich li. </w:t>
            </w:r>
            <w:r w:rsidR="001C17C3">
              <w:t>u</w:t>
            </w:r>
            <w:r>
              <w:t xml:space="preserve">nd </w:t>
            </w:r>
            <w:proofErr w:type="spellStart"/>
            <w:r>
              <w:t>re</w:t>
            </w:r>
            <w:proofErr w:type="spellEnd"/>
            <w:r>
              <w:t xml:space="preserve">. </w:t>
            </w:r>
          </w:p>
        </w:tc>
        <w:tc>
          <w:tcPr>
            <w:tcW w:w="2736" w:type="dxa"/>
          </w:tcPr>
          <w:p w14:paraId="3EF05BD0" w14:textId="77777777" w:rsidR="00584DC6" w:rsidRPr="00056EC6" w:rsidRDefault="00584DC6" w:rsidP="008933B5"/>
        </w:tc>
      </w:tr>
      <w:tr w:rsidR="00584DC6" w:rsidRPr="00056EC6" w14:paraId="1F5F27C7" w14:textId="77777777" w:rsidTr="00316232">
        <w:tc>
          <w:tcPr>
            <w:tcW w:w="1035" w:type="dxa"/>
          </w:tcPr>
          <w:p w14:paraId="559C11CC" w14:textId="77777777" w:rsidR="00584DC6" w:rsidRPr="00056EC6" w:rsidRDefault="00584DC6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F639414" w14:textId="2413442C" w:rsidR="00584DC6" w:rsidRDefault="00511BE1" w:rsidP="008933B5">
            <w:pPr>
              <w:tabs>
                <w:tab w:val="left" w:pos="460"/>
              </w:tabs>
            </w:pPr>
            <w:r>
              <w:t>Schlussquerträger mit einem Bohrbild von 160 x 100 mm</w:t>
            </w:r>
          </w:p>
        </w:tc>
        <w:tc>
          <w:tcPr>
            <w:tcW w:w="2736" w:type="dxa"/>
          </w:tcPr>
          <w:p w14:paraId="0A349C5C" w14:textId="77777777" w:rsidR="00584DC6" w:rsidRPr="00056EC6" w:rsidRDefault="00584DC6" w:rsidP="008933B5"/>
        </w:tc>
      </w:tr>
      <w:tr w:rsidR="00584DC6" w:rsidRPr="00056EC6" w14:paraId="2D72606E" w14:textId="77777777" w:rsidTr="00316232">
        <w:tc>
          <w:tcPr>
            <w:tcW w:w="1035" w:type="dxa"/>
          </w:tcPr>
          <w:p w14:paraId="42CC9DF0" w14:textId="77777777" w:rsidR="00584DC6" w:rsidRPr="00056EC6" w:rsidRDefault="00584DC6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ED3CE57" w14:textId="52D32DD2" w:rsidR="00584DC6" w:rsidRDefault="00511BE1" w:rsidP="008933B5">
            <w:pPr>
              <w:tabs>
                <w:tab w:val="left" w:pos="460"/>
              </w:tabs>
            </w:pPr>
            <w:r>
              <w:t>Unterfahrschutz, hinten hydraulisch als Scherenausführung</w:t>
            </w:r>
          </w:p>
        </w:tc>
        <w:tc>
          <w:tcPr>
            <w:tcW w:w="2736" w:type="dxa"/>
          </w:tcPr>
          <w:p w14:paraId="5E9FA463" w14:textId="77777777" w:rsidR="00584DC6" w:rsidRPr="00056EC6" w:rsidRDefault="00584DC6" w:rsidP="008933B5"/>
        </w:tc>
      </w:tr>
      <w:tr w:rsidR="00511BE1" w:rsidRPr="00056EC6" w14:paraId="2CF2FC5A" w14:textId="77777777" w:rsidTr="00316232">
        <w:tc>
          <w:tcPr>
            <w:tcW w:w="1035" w:type="dxa"/>
          </w:tcPr>
          <w:p w14:paraId="24BF44EC" w14:textId="77777777" w:rsidR="00511BE1" w:rsidRPr="00056EC6" w:rsidRDefault="00511BE1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8C3E4AE" w14:textId="4AA54142" w:rsidR="00511BE1" w:rsidRDefault="00670AC2" w:rsidP="008933B5">
            <w:pPr>
              <w:tabs>
                <w:tab w:val="left" w:pos="460"/>
              </w:tabs>
            </w:pPr>
            <w:r>
              <w:t xml:space="preserve">Edelstahl-Heckabschluss mit </w:t>
            </w:r>
            <w:proofErr w:type="spellStart"/>
            <w:r>
              <w:t>Leuchtenschutz</w:t>
            </w:r>
            <w:proofErr w:type="spellEnd"/>
            <w:r>
              <w:t>, in 3D</w:t>
            </w:r>
          </w:p>
        </w:tc>
        <w:tc>
          <w:tcPr>
            <w:tcW w:w="2736" w:type="dxa"/>
          </w:tcPr>
          <w:p w14:paraId="6E28C3F8" w14:textId="77777777" w:rsidR="00511BE1" w:rsidRPr="00056EC6" w:rsidRDefault="00511BE1" w:rsidP="008933B5"/>
        </w:tc>
      </w:tr>
      <w:tr w:rsidR="009054DB" w:rsidRPr="00056EC6" w14:paraId="2756D26F" w14:textId="77777777" w:rsidTr="00316232">
        <w:tc>
          <w:tcPr>
            <w:tcW w:w="1035" w:type="dxa"/>
          </w:tcPr>
          <w:p w14:paraId="20CA8F89" w14:textId="77777777" w:rsidR="009054DB" w:rsidRPr="00056EC6" w:rsidRDefault="009054D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15F14E64" w14:textId="64A04373" w:rsidR="009054DB" w:rsidRDefault="009054DB" w:rsidP="008933B5">
            <w:pPr>
              <w:tabs>
                <w:tab w:val="left" w:pos="460"/>
              </w:tabs>
            </w:pPr>
            <w:r>
              <w:t>Lieferung und Montage von zwei durchgehenden Aluminium-Kotflügeln für die Hinterachsen</w:t>
            </w:r>
            <w:r w:rsidR="006A78C8">
              <w:t>/Nachlaufachse</w:t>
            </w:r>
            <w:r>
              <w:t xml:space="preserve"> </w:t>
            </w:r>
            <w:r w:rsidR="00147AA9">
              <w:t>aus Aluminium-Riffelblech</w:t>
            </w:r>
          </w:p>
        </w:tc>
        <w:tc>
          <w:tcPr>
            <w:tcW w:w="2736" w:type="dxa"/>
          </w:tcPr>
          <w:p w14:paraId="65592113" w14:textId="77777777" w:rsidR="009054DB" w:rsidRPr="00056EC6" w:rsidRDefault="009054DB" w:rsidP="008933B5"/>
        </w:tc>
      </w:tr>
      <w:tr w:rsidR="005C7661" w:rsidRPr="00056EC6" w14:paraId="728674C5" w14:textId="77777777" w:rsidTr="00316232">
        <w:tc>
          <w:tcPr>
            <w:tcW w:w="1035" w:type="dxa"/>
          </w:tcPr>
          <w:p w14:paraId="246C9F70" w14:textId="6A45D4A9" w:rsidR="005C7661" w:rsidRPr="00056EC6" w:rsidRDefault="005C7661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762D62E7" w14:textId="7F3DFCD0" w:rsidR="005C7661" w:rsidRDefault="005C7661" w:rsidP="008933B5">
            <w:pPr>
              <w:tabs>
                <w:tab w:val="left" w:pos="460"/>
              </w:tabs>
            </w:pPr>
            <w:r>
              <w:t>Lieferung und Montage einer klappbaren Warntafel für den Gefahrguttransport an der Front</w:t>
            </w:r>
            <w:r w:rsidR="004D3A88">
              <w:t>, Orange gr. 30x40 cm</w:t>
            </w:r>
          </w:p>
        </w:tc>
        <w:tc>
          <w:tcPr>
            <w:tcW w:w="2736" w:type="dxa"/>
          </w:tcPr>
          <w:p w14:paraId="4638223E" w14:textId="77777777" w:rsidR="005C7661" w:rsidRPr="00056EC6" w:rsidRDefault="005C7661" w:rsidP="008933B5"/>
        </w:tc>
      </w:tr>
      <w:tr w:rsidR="005C7661" w:rsidRPr="00056EC6" w14:paraId="06D93FCE" w14:textId="77777777" w:rsidTr="00316232">
        <w:tc>
          <w:tcPr>
            <w:tcW w:w="1035" w:type="dxa"/>
          </w:tcPr>
          <w:p w14:paraId="45002064" w14:textId="77777777" w:rsidR="005C7661" w:rsidRPr="00056EC6" w:rsidRDefault="005C7661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0E78681" w14:textId="10AA9036" w:rsidR="002F470B" w:rsidRDefault="005C7661" w:rsidP="008933B5">
            <w:pPr>
              <w:tabs>
                <w:tab w:val="left" w:pos="460"/>
              </w:tabs>
            </w:pPr>
            <w:r>
              <w:t>Lieferung und Montage einer klappbaren Warntafel für den Gefahrguttransport am Heck</w:t>
            </w:r>
            <w:r w:rsidR="004D3A88">
              <w:t>, Orange gr. 30x40 cm</w:t>
            </w:r>
          </w:p>
        </w:tc>
        <w:tc>
          <w:tcPr>
            <w:tcW w:w="2736" w:type="dxa"/>
          </w:tcPr>
          <w:p w14:paraId="3D1FC51A" w14:textId="77777777" w:rsidR="005C7661" w:rsidRPr="00056EC6" w:rsidRDefault="005C7661" w:rsidP="008933B5"/>
        </w:tc>
      </w:tr>
      <w:tr w:rsidR="002F470B" w:rsidRPr="00056EC6" w14:paraId="5D16D30D" w14:textId="77777777" w:rsidTr="00316232">
        <w:tc>
          <w:tcPr>
            <w:tcW w:w="1035" w:type="dxa"/>
          </w:tcPr>
          <w:p w14:paraId="1AD1E163" w14:textId="77777777" w:rsidR="002F470B" w:rsidRPr="00056EC6" w:rsidRDefault="002F470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00C04B9D" w14:textId="3F02A86E" w:rsidR="002F470B" w:rsidRDefault="002F470B" w:rsidP="008933B5">
            <w:pPr>
              <w:tabs>
                <w:tab w:val="left" w:pos="460"/>
              </w:tabs>
            </w:pPr>
            <w:r>
              <w:t>Lieferung und Montag</w:t>
            </w:r>
            <w:r w:rsidR="00B8671B">
              <w:t>e</w:t>
            </w:r>
            <w:r>
              <w:t xml:space="preserve"> einer </w:t>
            </w:r>
            <w:r w:rsidR="00065307">
              <w:t>Halterung für 6 Verkehrsleitkegel nach DIN E</w:t>
            </w:r>
            <w:r w:rsidR="005D68D9">
              <w:t>N</w:t>
            </w:r>
            <w:r w:rsidR="00065307">
              <w:t xml:space="preserve"> 13422, 500mm aus Edelstahl</w:t>
            </w:r>
          </w:p>
        </w:tc>
        <w:tc>
          <w:tcPr>
            <w:tcW w:w="2736" w:type="dxa"/>
          </w:tcPr>
          <w:p w14:paraId="6C2185CC" w14:textId="77777777" w:rsidR="002F470B" w:rsidRPr="00056EC6" w:rsidRDefault="002F470B" w:rsidP="008933B5"/>
        </w:tc>
      </w:tr>
      <w:tr w:rsidR="002F470B" w:rsidRPr="00056EC6" w14:paraId="6F288670" w14:textId="77777777" w:rsidTr="00316232">
        <w:tc>
          <w:tcPr>
            <w:tcW w:w="1035" w:type="dxa"/>
          </w:tcPr>
          <w:p w14:paraId="450AC32A" w14:textId="77777777" w:rsidR="002F470B" w:rsidRPr="00056EC6" w:rsidRDefault="002F470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48EDFE32" w14:textId="2E605891" w:rsidR="002F470B" w:rsidRDefault="00065307" w:rsidP="008933B5">
            <w:pPr>
              <w:tabs>
                <w:tab w:val="left" w:pos="460"/>
              </w:tabs>
            </w:pPr>
            <w:r>
              <w:t xml:space="preserve">Lieferung von 6 Verkehrsleitkegel nach DIN EN 13422, 500mm </w:t>
            </w:r>
          </w:p>
        </w:tc>
        <w:tc>
          <w:tcPr>
            <w:tcW w:w="2736" w:type="dxa"/>
          </w:tcPr>
          <w:p w14:paraId="6D3D9921" w14:textId="77777777" w:rsidR="002F470B" w:rsidRPr="00056EC6" w:rsidRDefault="002F470B" w:rsidP="008933B5"/>
        </w:tc>
      </w:tr>
      <w:tr w:rsidR="002F470B" w:rsidRPr="00056EC6" w14:paraId="7A9D2C50" w14:textId="77777777" w:rsidTr="00316232">
        <w:tc>
          <w:tcPr>
            <w:tcW w:w="1035" w:type="dxa"/>
          </w:tcPr>
          <w:p w14:paraId="74B9C09B" w14:textId="77777777" w:rsidR="002F470B" w:rsidRPr="00056EC6" w:rsidRDefault="002F470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151EE007" w14:textId="3CA5C8DE" w:rsidR="002F470B" w:rsidRDefault="00A575BD" w:rsidP="008933B5">
            <w:pPr>
              <w:tabs>
                <w:tab w:val="left" w:pos="460"/>
              </w:tabs>
            </w:pPr>
            <w:r>
              <w:t xml:space="preserve">Lieferung und Montage eines Staukastens aus </w:t>
            </w:r>
            <w:r w:rsidR="00A525B6">
              <w:t>Edelstahl</w:t>
            </w:r>
            <w:r>
              <w:t xml:space="preserve"> am Fahrgestell, größtmöglich</w:t>
            </w:r>
            <w:r w:rsidR="00153889">
              <w:t>, LED-</w:t>
            </w:r>
            <w:r w:rsidR="0099651A">
              <w:t>I</w:t>
            </w:r>
            <w:r w:rsidR="00153889">
              <w:t xml:space="preserve">nnenbeleuchtung, automatisch geschaltet beim </w:t>
            </w:r>
            <w:proofErr w:type="spellStart"/>
            <w:r w:rsidR="00BF2A54">
              <w:t>ö</w:t>
            </w:r>
            <w:r w:rsidR="00153889">
              <w:t>ffnen</w:t>
            </w:r>
            <w:proofErr w:type="spellEnd"/>
            <w:r w:rsidR="00153889">
              <w:t xml:space="preserve"> der Klappe, akustische und optische Anzeige im Fahrerhaus bei geöffneter klappe und lösen der </w:t>
            </w:r>
            <w:r w:rsidR="00093AFD">
              <w:t>Feststellbremse</w:t>
            </w:r>
          </w:p>
        </w:tc>
        <w:tc>
          <w:tcPr>
            <w:tcW w:w="2736" w:type="dxa"/>
          </w:tcPr>
          <w:p w14:paraId="5C852304" w14:textId="77777777" w:rsidR="002F470B" w:rsidRPr="00056EC6" w:rsidRDefault="002F470B" w:rsidP="008933B5"/>
        </w:tc>
      </w:tr>
      <w:tr w:rsidR="002F470B" w:rsidRPr="00056EC6" w14:paraId="4B1021C2" w14:textId="77777777" w:rsidTr="00316232">
        <w:tc>
          <w:tcPr>
            <w:tcW w:w="1035" w:type="dxa"/>
          </w:tcPr>
          <w:p w14:paraId="0EC803A8" w14:textId="77777777" w:rsidR="002F470B" w:rsidRPr="00056EC6" w:rsidRDefault="002F470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2A40F902" w14:textId="34E76ACE" w:rsidR="002F470B" w:rsidRDefault="00AF4853" w:rsidP="008933B5">
            <w:pPr>
              <w:tabs>
                <w:tab w:val="left" w:pos="460"/>
              </w:tabs>
            </w:pPr>
            <w:r>
              <w:t>Lieferung und Montage eines Schutzkastens für einen tragbaren Feuerlöscher mit 6 Kg ABC-Löschpulver und einer Leistungsklasse min. 21 A-113 B. mit Kfz-Halterung DIN EN 3 (alle Teile) Typ Gloria P6 Easy, oder vergleichbar</w:t>
            </w:r>
          </w:p>
        </w:tc>
        <w:tc>
          <w:tcPr>
            <w:tcW w:w="2736" w:type="dxa"/>
          </w:tcPr>
          <w:p w14:paraId="199D8551" w14:textId="77777777" w:rsidR="002F470B" w:rsidRPr="00056EC6" w:rsidRDefault="002F470B" w:rsidP="008933B5"/>
        </w:tc>
      </w:tr>
      <w:tr w:rsidR="00AF4853" w:rsidRPr="00056EC6" w14:paraId="0F7F758A" w14:textId="77777777" w:rsidTr="00316232">
        <w:tc>
          <w:tcPr>
            <w:tcW w:w="1035" w:type="dxa"/>
          </w:tcPr>
          <w:p w14:paraId="31FE6A5A" w14:textId="77777777" w:rsidR="00AF4853" w:rsidRPr="00056EC6" w:rsidRDefault="00AF4853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0842BBB1" w14:textId="6B0E0383" w:rsidR="00AF4853" w:rsidRDefault="00AF4853" w:rsidP="008933B5">
            <w:pPr>
              <w:tabs>
                <w:tab w:val="left" w:pos="460"/>
              </w:tabs>
            </w:pPr>
            <w:r>
              <w:t>Lieferung eines tragbarer Feuerlöscher mit 6 Kg ABC-Löschpulver und einer Leistungsklasse min. 21 A-113 B. mit Kfz-Halterung DIN EN 3 (alle Teile) Typ Gloria P6 Easy, oder vergleichbar</w:t>
            </w:r>
          </w:p>
        </w:tc>
        <w:tc>
          <w:tcPr>
            <w:tcW w:w="2736" w:type="dxa"/>
          </w:tcPr>
          <w:p w14:paraId="0327233C" w14:textId="77777777" w:rsidR="00AF4853" w:rsidRPr="00056EC6" w:rsidRDefault="00AF4853" w:rsidP="008933B5"/>
        </w:tc>
      </w:tr>
      <w:tr w:rsidR="00F51F2E" w:rsidRPr="00056EC6" w14:paraId="22BBE86B" w14:textId="77777777" w:rsidTr="00316232">
        <w:tc>
          <w:tcPr>
            <w:tcW w:w="1035" w:type="dxa"/>
          </w:tcPr>
          <w:p w14:paraId="2EA0ED64" w14:textId="77777777" w:rsidR="00F51F2E" w:rsidRPr="00056EC6" w:rsidRDefault="00F51F2E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6EBFEF51" w14:textId="0B982056" w:rsidR="00F51F2E" w:rsidRDefault="00F51F2E" w:rsidP="008933B5">
            <w:pPr>
              <w:tabs>
                <w:tab w:val="left" w:pos="460"/>
              </w:tabs>
            </w:pPr>
            <w:r>
              <w:t xml:space="preserve">Lieferung und Montage eines Flaggen-Halters für Marschbeflaggung, vorne links an Stoßfänger, mit Arretierungsmöglichkeit der Flaggen. </w:t>
            </w:r>
          </w:p>
        </w:tc>
        <w:tc>
          <w:tcPr>
            <w:tcW w:w="2736" w:type="dxa"/>
          </w:tcPr>
          <w:p w14:paraId="544CD609" w14:textId="77777777" w:rsidR="00F51F2E" w:rsidRPr="00056EC6" w:rsidRDefault="00F51F2E" w:rsidP="008933B5"/>
        </w:tc>
      </w:tr>
      <w:tr w:rsidR="001C11C1" w:rsidRPr="00056EC6" w14:paraId="1BAFA457" w14:textId="77777777" w:rsidTr="00316232">
        <w:tc>
          <w:tcPr>
            <w:tcW w:w="1035" w:type="dxa"/>
          </w:tcPr>
          <w:p w14:paraId="348E8CAB" w14:textId="77777777" w:rsidR="001C11C1" w:rsidRPr="00056EC6" w:rsidRDefault="001C11C1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BB75EA7" w14:textId="5788021B" w:rsidR="001C11C1" w:rsidRDefault="001C11C1" w:rsidP="008933B5">
            <w:pPr>
              <w:tabs>
                <w:tab w:val="left" w:pos="460"/>
              </w:tabs>
            </w:pPr>
            <w:r>
              <w:t>Lieferung und Montage von zwei fahrzeugbezogener Unterlegkeile und die entsprechende Halterung</w:t>
            </w:r>
          </w:p>
        </w:tc>
        <w:tc>
          <w:tcPr>
            <w:tcW w:w="2736" w:type="dxa"/>
          </w:tcPr>
          <w:p w14:paraId="24B7010A" w14:textId="77777777" w:rsidR="001C11C1" w:rsidRPr="00056EC6" w:rsidRDefault="001C11C1" w:rsidP="008933B5"/>
        </w:tc>
      </w:tr>
      <w:tr w:rsidR="00511BE1" w:rsidRPr="00056EC6" w14:paraId="7D6ECA1F" w14:textId="77777777" w:rsidTr="00316232">
        <w:tc>
          <w:tcPr>
            <w:tcW w:w="1035" w:type="dxa"/>
          </w:tcPr>
          <w:p w14:paraId="5592C718" w14:textId="77777777" w:rsidR="00511BE1" w:rsidRPr="00056EC6" w:rsidRDefault="00511BE1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7AECCC04" w14:textId="77777777" w:rsidR="00511BE1" w:rsidRDefault="00511BE1" w:rsidP="008933B5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695BAFA9" w14:textId="77777777" w:rsidR="00511BE1" w:rsidRPr="00056EC6" w:rsidRDefault="00511BE1" w:rsidP="008933B5"/>
        </w:tc>
      </w:tr>
      <w:tr w:rsidR="00F317B0" w:rsidRPr="00056EC6" w14:paraId="14531456" w14:textId="77777777" w:rsidTr="00316232">
        <w:tc>
          <w:tcPr>
            <w:tcW w:w="1035" w:type="dxa"/>
          </w:tcPr>
          <w:p w14:paraId="22DE264E" w14:textId="6F0D7177" w:rsidR="0016384B" w:rsidRPr="00056EC6" w:rsidRDefault="0016384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F704957" w14:textId="77777777" w:rsidR="0016384B" w:rsidRPr="00056EC6" w:rsidRDefault="0016384B" w:rsidP="008933B5">
            <w:pPr>
              <w:tabs>
                <w:tab w:val="left" w:pos="460"/>
              </w:tabs>
              <w:rPr>
                <w:b/>
                <w:bCs/>
              </w:rPr>
            </w:pPr>
            <w:r w:rsidRPr="00056EC6">
              <w:rPr>
                <w:b/>
                <w:bCs/>
              </w:rPr>
              <w:t>Fahrerhaus</w:t>
            </w:r>
          </w:p>
        </w:tc>
        <w:tc>
          <w:tcPr>
            <w:tcW w:w="2736" w:type="dxa"/>
          </w:tcPr>
          <w:p w14:paraId="51BA61A0" w14:textId="77777777" w:rsidR="0016384B" w:rsidRPr="00056EC6" w:rsidRDefault="0016384B" w:rsidP="008933B5"/>
        </w:tc>
      </w:tr>
      <w:tr w:rsidR="00F317B0" w:rsidRPr="00056EC6" w14:paraId="60519614" w14:textId="77777777" w:rsidTr="00316232">
        <w:tc>
          <w:tcPr>
            <w:tcW w:w="1035" w:type="dxa"/>
          </w:tcPr>
          <w:p w14:paraId="368AB8B8" w14:textId="77777777" w:rsidR="008E38D3" w:rsidRPr="00056EC6" w:rsidRDefault="008E38D3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4F76531" w14:textId="77777777" w:rsidR="008E38D3" w:rsidRPr="00056EC6" w:rsidRDefault="008E38D3" w:rsidP="008E38D3">
            <w:r w:rsidRPr="00056EC6">
              <w:t>Innenabmessunge</w:t>
            </w:r>
            <w:r>
              <w:t xml:space="preserve">n </w:t>
            </w:r>
            <w:r w:rsidRPr="00056EC6">
              <w:t>Ihre Angaben</w:t>
            </w:r>
          </w:p>
          <w:p w14:paraId="11F1E02C" w14:textId="77777777" w:rsidR="008E38D3" w:rsidRPr="00056EC6" w:rsidRDefault="008E38D3" w:rsidP="008E38D3"/>
          <w:p w14:paraId="0731A386" w14:textId="77777777" w:rsidR="008E38D3" w:rsidRPr="00056EC6" w:rsidRDefault="008E38D3" w:rsidP="008E38D3">
            <w:r w:rsidRPr="00056EC6">
              <w:t>Breite min. 1.950 mm</w:t>
            </w:r>
            <w:r>
              <w:t xml:space="preserve"> </w:t>
            </w:r>
            <w:r w:rsidRPr="00056EC6">
              <w:t xml:space="preserve">_____________ </w:t>
            </w:r>
            <w:proofErr w:type="spellStart"/>
            <w:r w:rsidRPr="00056EC6">
              <w:t>mm</w:t>
            </w:r>
            <w:proofErr w:type="spellEnd"/>
          </w:p>
          <w:p w14:paraId="165AED40" w14:textId="77777777" w:rsidR="008E38D3" w:rsidRPr="00056EC6" w:rsidRDefault="008E38D3" w:rsidP="008E38D3"/>
          <w:p w14:paraId="7938B182" w14:textId="77777777" w:rsidR="008E38D3" w:rsidRDefault="008E38D3" w:rsidP="008E38D3">
            <w:pPr>
              <w:tabs>
                <w:tab w:val="left" w:pos="460"/>
              </w:tabs>
            </w:pPr>
            <w:r w:rsidRPr="00056EC6">
              <w:t>Höhe min 1.500 mm</w:t>
            </w:r>
            <w:r w:rsidRPr="00056EC6">
              <w:tab/>
              <w:t>_____________ mm</w:t>
            </w:r>
          </w:p>
          <w:p w14:paraId="5B65436F" w14:textId="77777777" w:rsidR="00201CA9" w:rsidRDefault="00201CA9" w:rsidP="008E38D3">
            <w:pPr>
              <w:tabs>
                <w:tab w:val="left" w:pos="460"/>
              </w:tabs>
            </w:pPr>
          </w:p>
          <w:p w14:paraId="02DD2E35" w14:textId="50B78ED9" w:rsidR="00201CA9" w:rsidRPr="00056EC6" w:rsidRDefault="00201CA9" w:rsidP="008E38D3">
            <w:pPr>
              <w:tabs>
                <w:tab w:val="left" w:pos="460"/>
              </w:tabs>
              <w:rPr>
                <w:b/>
                <w:bCs/>
              </w:rPr>
            </w:pPr>
            <w:r>
              <w:t xml:space="preserve">Schmal, lang, normalhoch </w:t>
            </w:r>
          </w:p>
        </w:tc>
        <w:tc>
          <w:tcPr>
            <w:tcW w:w="2736" w:type="dxa"/>
          </w:tcPr>
          <w:p w14:paraId="7A42660A" w14:textId="77777777" w:rsidR="008E38D3" w:rsidRPr="00056EC6" w:rsidRDefault="008E38D3" w:rsidP="008933B5"/>
        </w:tc>
      </w:tr>
      <w:tr w:rsidR="00F317B0" w:rsidRPr="00056EC6" w14:paraId="6E280370" w14:textId="77777777" w:rsidTr="00316232">
        <w:tc>
          <w:tcPr>
            <w:tcW w:w="1035" w:type="dxa"/>
          </w:tcPr>
          <w:p w14:paraId="523FD386" w14:textId="75F5D67D" w:rsidR="0016384B" w:rsidRPr="00056EC6" w:rsidRDefault="0016384B" w:rsidP="008933B5"/>
        </w:tc>
        <w:tc>
          <w:tcPr>
            <w:tcW w:w="5296" w:type="dxa"/>
          </w:tcPr>
          <w:p w14:paraId="75A2A2EE" w14:textId="3831BF3B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 xml:space="preserve">Fahrerhaus </w:t>
            </w:r>
            <w:r w:rsidR="008E38D3">
              <w:t xml:space="preserve">mit zwei Sitzen </w:t>
            </w:r>
            <w:r w:rsidRPr="00056EC6">
              <w:t>(Besatzung 1+</w:t>
            </w:r>
            <w:r w:rsidR="00F623C5">
              <w:t>1</w:t>
            </w:r>
            <w:r w:rsidRPr="00056EC6">
              <w:t>) und verstärkter Kipphydraulik falls erforderlich</w:t>
            </w:r>
          </w:p>
        </w:tc>
        <w:tc>
          <w:tcPr>
            <w:tcW w:w="2736" w:type="dxa"/>
          </w:tcPr>
          <w:p w14:paraId="7B5169D6" w14:textId="77777777" w:rsidR="0016384B" w:rsidRPr="00056EC6" w:rsidRDefault="0016384B" w:rsidP="008933B5"/>
        </w:tc>
      </w:tr>
      <w:tr w:rsidR="00F317B0" w:rsidRPr="00056EC6" w14:paraId="040CDD97" w14:textId="77777777" w:rsidTr="00316232">
        <w:tc>
          <w:tcPr>
            <w:tcW w:w="1035" w:type="dxa"/>
          </w:tcPr>
          <w:p w14:paraId="1018C42B" w14:textId="7371C739" w:rsidR="0016384B" w:rsidRPr="00056EC6" w:rsidRDefault="0016384B" w:rsidP="008933B5"/>
        </w:tc>
        <w:tc>
          <w:tcPr>
            <w:tcW w:w="5296" w:type="dxa"/>
          </w:tcPr>
          <w:p w14:paraId="212A6F6D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Zentralverriegelung mit Funkfernbedienung</w:t>
            </w:r>
          </w:p>
        </w:tc>
        <w:tc>
          <w:tcPr>
            <w:tcW w:w="2736" w:type="dxa"/>
          </w:tcPr>
          <w:p w14:paraId="74017F36" w14:textId="77777777" w:rsidR="0016384B" w:rsidRPr="00056EC6" w:rsidRDefault="0016384B" w:rsidP="008933B5"/>
        </w:tc>
      </w:tr>
      <w:tr w:rsidR="00BE1635" w:rsidRPr="00056EC6" w14:paraId="168A5E81" w14:textId="77777777" w:rsidTr="00316232">
        <w:tc>
          <w:tcPr>
            <w:tcW w:w="1035" w:type="dxa"/>
          </w:tcPr>
          <w:p w14:paraId="7461FE2C" w14:textId="30B9F348" w:rsidR="00A84F17" w:rsidRPr="00056EC6" w:rsidRDefault="00A84F17" w:rsidP="008933B5"/>
        </w:tc>
        <w:tc>
          <w:tcPr>
            <w:tcW w:w="5296" w:type="dxa"/>
          </w:tcPr>
          <w:p w14:paraId="6E60D498" w14:textId="3FFA0D6B" w:rsidR="00A84F17" w:rsidRPr="00056EC6" w:rsidRDefault="00A84F17" w:rsidP="008933B5">
            <w:pPr>
              <w:tabs>
                <w:tab w:val="left" w:pos="460"/>
              </w:tabs>
            </w:pPr>
            <w:r>
              <w:t>Fahrzeugschlüssel</w:t>
            </w:r>
            <w:r w:rsidR="00B37F05">
              <w:t xml:space="preserve"> 4-fach</w:t>
            </w:r>
          </w:p>
        </w:tc>
        <w:tc>
          <w:tcPr>
            <w:tcW w:w="2736" w:type="dxa"/>
          </w:tcPr>
          <w:p w14:paraId="13C8B9BE" w14:textId="77777777" w:rsidR="00A84F17" w:rsidRPr="00056EC6" w:rsidRDefault="00A84F17" w:rsidP="008933B5"/>
        </w:tc>
      </w:tr>
      <w:tr w:rsidR="00F317B0" w:rsidRPr="00056EC6" w14:paraId="0D4252F6" w14:textId="77777777" w:rsidTr="00316232">
        <w:tc>
          <w:tcPr>
            <w:tcW w:w="1035" w:type="dxa"/>
          </w:tcPr>
          <w:p w14:paraId="7C9DAF03" w14:textId="3106E380" w:rsidR="0016384B" w:rsidRPr="00056EC6" w:rsidRDefault="0016384B" w:rsidP="008933B5"/>
        </w:tc>
        <w:tc>
          <w:tcPr>
            <w:tcW w:w="5296" w:type="dxa"/>
          </w:tcPr>
          <w:p w14:paraId="484FF908" w14:textId="04DA1349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Türscheiben getönt</w:t>
            </w:r>
            <w:r w:rsidR="007D7088">
              <w:t xml:space="preserve"> und aus Sicherheitsglas</w:t>
            </w:r>
          </w:p>
        </w:tc>
        <w:tc>
          <w:tcPr>
            <w:tcW w:w="2736" w:type="dxa"/>
          </w:tcPr>
          <w:p w14:paraId="3F1173F5" w14:textId="77777777" w:rsidR="0016384B" w:rsidRPr="00056EC6" w:rsidRDefault="0016384B" w:rsidP="008933B5"/>
        </w:tc>
      </w:tr>
      <w:tr w:rsidR="007D7088" w:rsidRPr="00056EC6" w14:paraId="42CC262E" w14:textId="77777777" w:rsidTr="00316232">
        <w:tc>
          <w:tcPr>
            <w:tcW w:w="1035" w:type="dxa"/>
          </w:tcPr>
          <w:p w14:paraId="49C8FE11" w14:textId="77777777" w:rsidR="007D7088" w:rsidRPr="00056EC6" w:rsidRDefault="007D7088" w:rsidP="008933B5"/>
        </w:tc>
        <w:tc>
          <w:tcPr>
            <w:tcW w:w="5296" w:type="dxa"/>
          </w:tcPr>
          <w:p w14:paraId="3EC79B75" w14:textId="01C293E9" w:rsidR="007D7088" w:rsidRPr="00056EC6" w:rsidRDefault="007D7088" w:rsidP="008933B5">
            <w:pPr>
              <w:tabs>
                <w:tab w:val="left" w:pos="460"/>
              </w:tabs>
            </w:pPr>
            <w:r>
              <w:t>Rückwand Fahrerhaus mit Fenster</w:t>
            </w:r>
          </w:p>
        </w:tc>
        <w:tc>
          <w:tcPr>
            <w:tcW w:w="2736" w:type="dxa"/>
          </w:tcPr>
          <w:p w14:paraId="0AA3A3B6" w14:textId="77777777" w:rsidR="007D7088" w:rsidRPr="00056EC6" w:rsidRDefault="007D7088" w:rsidP="008933B5"/>
        </w:tc>
      </w:tr>
      <w:tr w:rsidR="00F317B0" w:rsidRPr="00056EC6" w14:paraId="0615792B" w14:textId="77777777" w:rsidTr="00316232">
        <w:tc>
          <w:tcPr>
            <w:tcW w:w="1035" w:type="dxa"/>
          </w:tcPr>
          <w:p w14:paraId="3A08A997" w14:textId="77777777" w:rsidR="00A84F17" w:rsidRPr="00056EC6" w:rsidRDefault="00A84F17" w:rsidP="008933B5"/>
        </w:tc>
        <w:tc>
          <w:tcPr>
            <w:tcW w:w="5296" w:type="dxa"/>
          </w:tcPr>
          <w:p w14:paraId="795EEB15" w14:textId="26C41EFB" w:rsidR="00A84F17" w:rsidRPr="00056EC6" w:rsidRDefault="00A84F17" w:rsidP="008933B5">
            <w:pPr>
              <w:tabs>
                <w:tab w:val="left" w:pos="460"/>
              </w:tabs>
            </w:pPr>
            <w:r>
              <w:t>Frontscheibe, Verbundsicherheitsglas (VSG), getönt</w:t>
            </w:r>
          </w:p>
        </w:tc>
        <w:tc>
          <w:tcPr>
            <w:tcW w:w="2736" w:type="dxa"/>
          </w:tcPr>
          <w:p w14:paraId="496D6DAE" w14:textId="77777777" w:rsidR="00A84F17" w:rsidRPr="00056EC6" w:rsidRDefault="00A84F17" w:rsidP="008933B5"/>
        </w:tc>
      </w:tr>
      <w:tr w:rsidR="00F317B0" w:rsidRPr="00056EC6" w14:paraId="70A57938" w14:textId="77777777" w:rsidTr="00316232">
        <w:tc>
          <w:tcPr>
            <w:tcW w:w="1035" w:type="dxa"/>
          </w:tcPr>
          <w:p w14:paraId="44755706" w14:textId="0DC12ACF" w:rsidR="0016384B" w:rsidRPr="00056EC6" w:rsidRDefault="0016384B" w:rsidP="008933B5"/>
        </w:tc>
        <w:tc>
          <w:tcPr>
            <w:tcW w:w="5296" w:type="dxa"/>
          </w:tcPr>
          <w:p w14:paraId="649848BC" w14:textId="16ADFC9F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Fahrer-Komfort-Schwingsitz verstellbar mit 3-Punkt Sicherheitsgurt</w:t>
            </w:r>
            <w:r w:rsidR="007D7088">
              <w:t>, Armlehne, Sitzbezüge Textil</w:t>
            </w:r>
          </w:p>
        </w:tc>
        <w:tc>
          <w:tcPr>
            <w:tcW w:w="2736" w:type="dxa"/>
          </w:tcPr>
          <w:p w14:paraId="412B400B" w14:textId="77777777" w:rsidR="0016384B" w:rsidRPr="00056EC6" w:rsidRDefault="0016384B" w:rsidP="008933B5"/>
        </w:tc>
      </w:tr>
      <w:tr w:rsidR="00F317B0" w:rsidRPr="00056EC6" w14:paraId="60A39643" w14:textId="77777777" w:rsidTr="00316232">
        <w:tc>
          <w:tcPr>
            <w:tcW w:w="1035" w:type="dxa"/>
          </w:tcPr>
          <w:p w14:paraId="67825023" w14:textId="77777777" w:rsidR="008E38D3" w:rsidRPr="00056EC6" w:rsidRDefault="008E38D3" w:rsidP="008933B5"/>
        </w:tc>
        <w:tc>
          <w:tcPr>
            <w:tcW w:w="5296" w:type="dxa"/>
          </w:tcPr>
          <w:p w14:paraId="0D493239" w14:textId="04347988" w:rsidR="008E38D3" w:rsidRPr="00056EC6" w:rsidRDefault="008E38D3" w:rsidP="008933B5">
            <w:pPr>
              <w:tabs>
                <w:tab w:val="left" w:pos="460"/>
              </w:tabs>
            </w:pPr>
            <w:r>
              <w:t>Beifahrer-Komfort-Schwingsitz verstellbar mit 3- Punkt Sicherheitsgurt</w:t>
            </w:r>
            <w:r w:rsidR="007D7088">
              <w:t>, Armlehne, Sitzbezüge Textil</w:t>
            </w:r>
          </w:p>
        </w:tc>
        <w:tc>
          <w:tcPr>
            <w:tcW w:w="2736" w:type="dxa"/>
          </w:tcPr>
          <w:p w14:paraId="4C187093" w14:textId="77777777" w:rsidR="008E38D3" w:rsidRPr="00056EC6" w:rsidRDefault="008E38D3" w:rsidP="008933B5"/>
        </w:tc>
      </w:tr>
      <w:tr w:rsidR="00F317B0" w:rsidRPr="00056EC6" w14:paraId="48BD17B7" w14:textId="77777777" w:rsidTr="00316232">
        <w:tc>
          <w:tcPr>
            <w:tcW w:w="1035" w:type="dxa"/>
          </w:tcPr>
          <w:p w14:paraId="691929C8" w14:textId="463F783B" w:rsidR="0016384B" w:rsidRPr="00056EC6" w:rsidRDefault="0016384B" w:rsidP="008933B5"/>
        </w:tc>
        <w:tc>
          <w:tcPr>
            <w:tcW w:w="5296" w:type="dxa"/>
          </w:tcPr>
          <w:p w14:paraId="0564C8BC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Schleppvorrichtung, geeignet für Schäkel Form C, Nenngröße 3 nach DIN 82101</w:t>
            </w:r>
          </w:p>
        </w:tc>
        <w:tc>
          <w:tcPr>
            <w:tcW w:w="2736" w:type="dxa"/>
          </w:tcPr>
          <w:p w14:paraId="06757711" w14:textId="77777777" w:rsidR="0016384B" w:rsidRPr="00056EC6" w:rsidRDefault="0016384B" w:rsidP="008933B5"/>
        </w:tc>
      </w:tr>
      <w:tr w:rsidR="00F317B0" w:rsidRPr="00056EC6" w14:paraId="1F428A64" w14:textId="77777777" w:rsidTr="00316232">
        <w:tc>
          <w:tcPr>
            <w:tcW w:w="1035" w:type="dxa"/>
          </w:tcPr>
          <w:p w14:paraId="738834E2" w14:textId="77777777" w:rsidR="00201CA9" w:rsidRPr="00056EC6" w:rsidRDefault="00201CA9" w:rsidP="008933B5"/>
        </w:tc>
        <w:tc>
          <w:tcPr>
            <w:tcW w:w="5296" w:type="dxa"/>
          </w:tcPr>
          <w:p w14:paraId="4B61A528" w14:textId="3CD28DCD" w:rsidR="00201CA9" w:rsidRPr="00056EC6" w:rsidRDefault="00201CA9" w:rsidP="008933B5">
            <w:pPr>
              <w:tabs>
                <w:tab w:val="left" w:pos="460"/>
              </w:tabs>
            </w:pPr>
            <w:r>
              <w:t>Kippeinrichtung Fahrerhaus, manuell</w:t>
            </w:r>
          </w:p>
        </w:tc>
        <w:tc>
          <w:tcPr>
            <w:tcW w:w="2736" w:type="dxa"/>
          </w:tcPr>
          <w:p w14:paraId="7C09CE76" w14:textId="77777777" w:rsidR="00201CA9" w:rsidRPr="00056EC6" w:rsidRDefault="00201CA9" w:rsidP="008933B5"/>
        </w:tc>
      </w:tr>
      <w:tr w:rsidR="00F317B0" w:rsidRPr="00056EC6" w14:paraId="326D8434" w14:textId="77777777" w:rsidTr="00316232">
        <w:tc>
          <w:tcPr>
            <w:tcW w:w="1035" w:type="dxa"/>
          </w:tcPr>
          <w:p w14:paraId="1CAFE210" w14:textId="77777777" w:rsidR="00201CA9" w:rsidRPr="00056EC6" w:rsidRDefault="00201CA9" w:rsidP="008933B5"/>
        </w:tc>
        <w:tc>
          <w:tcPr>
            <w:tcW w:w="5296" w:type="dxa"/>
          </w:tcPr>
          <w:p w14:paraId="22804652" w14:textId="0BD318A9" w:rsidR="00201CA9" w:rsidRDefault="00201CA9" w:rsidP="008933B5">
            <w:pPr>
              <w:tabs>
                <w:tab w:val="left" w:pos="460"/>
              </w:tabs>
            </w:pPr>
            <w:proofErr w:type="spellStart"/>
            <w:r>
              <w:t>Hubdach</w:t>
            </w:r>
            <w:proofErr w:type="spellEnd"/>
            <w:r w:rsidR="008C5BF1">
              <w:t xml:space="preserve"> Fahrerkabine</w:t>
            </w:r>
            <w:r>
              <w:t>, mechanisch</w:t>
            </w:r>
          </w:p>
        </w:tc>
        <w:tc>
          <w:tcPr>
            <w:tcW w:w="2736" w:type="dxa"/>
          </w:tcPr>
          <w:p w14:paraId="2E168EB5" w14:textId="77777777" w:rsidR="00201CA9" w:rsidRPr="00056EC6" w:rsidRDefault="00201CA9" w:rsidP="008933B5"/>
        </w:tc>
      </w:tr>
      <w:tr w:rsidR="00F317B0" w:rsidRPr="00056EC6" w14:paraId="34822193" w14:textId="77777777" w:rsidTr="00316232">
        <w:tc>
          <w:tcPr>
            <w:tcW w:w="1035" w:type="dxa"/>
          </w:tcPr>
          <w:p w14:paraId="32654446" w14:textId="77777777" w:rsidR="00201CA9" w:rsidRPr="00056EC6" w:rsidRDefault="00201CA9" w:rsidP="008933B5"/>
        </w:tc>
        <w:tc>
          <w:tcPr>
            <w:tcW w:w="5296" w:type="dxa"/>
          </w:tcPr>
          <w:p w14:paraId="71F8FBD5" w14:textId="5FE9137A" w:rsidR="00201CA9" w:rsidRDefault="00201CA9" w:rsidP="008933B5">
            <w:pPr>
              <w:tabs>
                <w:tab w:val="left" w:pos="460"/>
              </w:tabs>
            </w:pPr>
            <w:r>
              <w:t>Stoßfänger in Stahl, 3-teilig</w:t>
            </w:r>
          </w:p>
        </w:tc>
        <w:tc>
          <w:tcPr>
            <w:tcW w:w="2736" w:type="dxa"/>
          </w:tcPr>
          <w:p w14:paraId="77E20260" w14:textId="77777777" w:rsidR="00201CA9" w:rsidRPr="00056EC6" w:rsidRDefault="00201CA9" w:rsidP="008933B5"/>
        </w:tc>
      </w:tr>
      <w:tr w:rsidR="00F317B0" w:rsidRPr="00056EC6" w14:paraId="0F5C4B76" w14:textId="77777777" w:rsidTr="00316232">
        <w:tc>
          <w:tcPr>
            <w:tcW w:w="1035" w:type="dxa"/>
          </w:tcPr>
          <w:p w14:paraId="679E440E" w14:textId="77777777" w:rsidR="00201CA9" w:rsidRPr="00056EC6" w:rsidRDefault="00201CA9" w:rsidP="008933B5"/>
        </w:tc>
        <w:tc>
          <w:tcPr>
            <w:tcW w:w="5296" w:type="dxa"/>
          </w:tcPr>
          <w:p w14:paraId="3DA5AE1E" w14:textId="7ADEC8D5" w:rsidR="00201CA9" w:rsidRDefault="00201CA9" w:rsidP="008933B5">
            <w:pPr>
              <w:tabs>
                <w:tab w:val="left" w:pos="460"/>
              </w:tabs>
            </w:pPr>
            <w:r>
              <w:t>Frontaufstieg, integriert, mit Haltemöglichkeiten</w:t>
            </w:r>
          </w:p>
        </w:tc>
        <w:tc>
          <w:tcPr>
            <w:tcW w:w="2736" w:type="dxa"/>
          </w:tcPr>
          <w:p w14:paraId="1815975B" w14:textId="77777777" w:rsidR="00201CA9" w:rsidRPr="00056EC6" w:rsidRDefault="00201CA9" w:rsidP="008933B5"/>
        </w:tc>
      </w:tr>
      <w:tr w:rsidR="00F317B0" w:rsidRPr="00056EC6" w14:paraId="105DB9D2" w14:textId="77777777" w:rsidTr="00316232">
        <w:tc>
          <w:tcPr>
            <w:tcW w:w="1035" w:type="dxa"/>
          </w:tcPr>
          <w:p w14:paraId="7FE24CF7" w14:textId="77777777" w:rsidR="00A84F17" w:rsidRPr="00056EC6" w:rsidRDefault="00A84F17" w:rsidP="008933B5"/>
        </w:tc>
        <w:tc>
          <w:tcPr>
            <w:tcW w:w="5296" w:type="dxa"/>
          </w:tcPr>
          <w:p w14:paraId="27AFA45B" w14:textId="1BAB5322" w:rsidR="00A84F17" w:rsidRDefault="00A84F17" w:rsidP="008933B5">
            <w:pPr>
              <w:tabs>
                <w:tab w:val="left" w:pos="460"/>
              </w:tabs>
            </w:pPr>
            <w:r>
              <w:t>Einstieg, starr</w:t>
            </w:r>
          </w:p>
        </w:tc>
        <w:tc>
          <w:tcPr>
            <w:tcW w:w="2736" w:type="dxa"/>
          </w:tcPr>
          <w:p w14:paraId="1840FE05" w14:textId="77777777" w:rsidR="00A84F17" w:rsidRPr="00056EC6" w:rsidRDefault="00A84F17" w:rsidP="008933B5"/>
        </w:tc>
      </w:tr>
      <w:tr w:rsidR="00F317B0" w:rsidRPr="00056EC6" w14:paraId="63C3DFD8" w14:textId="77777777" w:rsidTr="00316232">
        <w:tc>
          <w:tcPr>
            <w:tcW w:w="1035" w:type="dxa"/>
          </w:tcPr>
          <w:p w14:paraId="1A62305E" w14:textId="4B93759F" w:rsidR="00A84F17" w:rsidRPr="00056EC6" w:rsidRDefault="00A84F17" w:rsidP="008933B5"/>
        </w:tc>
        <w:tc>
          <w:tcPr>
            <w:tcW w:w="5296" w:type="dxa"/>
          </w:tcPr>
          <w:p w14:paraId="43E63EDF" w14:textId="76685329" w:rsidR="00A84F17" w:rsidRDefault="00A84F17" w:rsidP="008933B5">
            <w:pPr>
              <w:tabs>
                <w:tab w:val="left" w:pos="460"/>
              </w:tabs>
            </w:pPr>
            <w:r>
              <w:t>Scheibenwischerbetätigung manuell und über Regensensor</w:t>
            </w:r>
            <w:r w:rsidR="005D71A3">
              <w:t>, Intervallmöglichkeit</w:t>
            </w:r>
          </w:p>
        </w:tc>
        <w:tc>
          <w:tcPr>
            <w:tcW w:w="2736" w:type="dxa"/>
          </w:tcPr>
          <w:p w14:paraId="7306B7BE" w14:textId="77777777" w:rsidR="00A84F17" w:rsidRPr="00056EC6" w:rsidRDefault="00A84F17" w:rsidP="008933B5"/>
        </w:tc>
      </w:tr>
      <w:tr w:rsidR="00F317B0" w:rsidRPr="00056EC6" w14:paraId="38793C0A" w14:textId="77777777" w:rsidTr="00316232">
        <w:tc>
          <w:tcPr>
            <w:tcW w:w="1035" w:type="dxa"/>
          </w:tcPr>
          <w:p w14:paraId="0589F439" w14:textId="77777777" w:rsidR="00201CA9" w:rsidRPr="00056EC6" w:rsidRDefault="00201CA9" w:rsidP="008933B5"/>
        </w:tc>
        <w:tc>
          <w:tcPr>
            <w:tcW w:w="5296" w:type="dxa"/>
          </w:tcPr>
          <w:p w14:paraId="186ADA78" w14:textId="1683F989" w:rsidR="00201CA9" w:rsidRDefault="00A84F17" w:rsidP="008933B5">
            <w:pPr>
              <w:tabs>
                <w:tab w:val="left" w:pos="460"/>
              </w:tabs>
            </w:pPr>
            <w:r>
              <w:t>Sonnenblende vor Frontscheibe</w:t>
            </w:r>
          </w:p>
        </w:tc>
        <w:tc>
          <w:tcPr>
            <w:tcW w:w="2736" w:type="dxa"/>
          </w:tcPr>
          <w:p w14:paraId="564BE411" w14:textId="77777777" w:rsidR="00201CA9" w:rsidRPr="00056EC6" w:rsidRDefault="00201CA9" w:rsidP="008933B5"/>
        </w:tc>
      </w:tr>
      <w:tr w:rsidR="00F317B0" w:rsidRPr="00056EC6" w14:paraId="77984FD3" w14:textId="77777777" w:rsidTr="00316232">
        <w:tc>
          <w:tcPr>
            <w:tcW w:w="1035" w:type="dxa"/>
          </w:tcPr>
          <w:p w14:paraId="571AFEED" w14:textId="77777777" w:rsidR="00201CA9" w:rsidRPr="00056EC6" w:rsidRDefault="00201CA9" w:rsidP="008933B5"/>
        </w:tc>
        <w:tc>
          <w:tcPr>
            <w:tcW w:w="5296" w:type="dxa"/>
          </w:tcPr>
          <w:p w14:paraId="41B2A92F" w14:textId="61EC14E6" w:rsidR="00201CA9" w:rsidRDefault="00A84F17" w:rsidP="008933B5">
            <w:pPr>
              <w:tabs>
                <w:tab w:val="left" w:pos="460"/>
              </w:tabs>
            </w:pPr>
            <w:r>
              <w:t>Scheibenwaschanlage für Frontscheibe</w:t>
            </w:r>
          </w:p>
        </w:tc>
        <w:tc>
          <w:tcPr>
            <w:tcW w:w="2736" w:type="dxa"/>
          </w:tcPr>
          <w:p w14:paraId="7E114530" w14:textId="77777777" w:rsidR="00201CA9" w:rsidRPr="00056EC6" w:rsidRDefault="00201CA9" w:rsidP="008933B5"/>
        </w:tc>
      </w:tr>
      <w:tr w:rsidR="00F317B0" w:rsidRPr="00056EC6" w14:paraId="5CD2C8CB" w14:textId="77777777" w:rsidTr="00316232">
        <w:tc>
          <w:tcPr>
            <w:tcW w:w="1035" w:type="dxa"/>
          </w:tcPr>
          <w:p w14:paraId="1943B541" w14:textId="141AF85E" w:rsidR="0016384B" w:rsidRPr="00056EC6" w:rsidRDefault="0016384B" w:rsidP="008933B5"/>
        </w:tc>
        <w:tc>
          <w:tcPr>
            <w:tcW w:w="5296" w:type="dxa"/>
          </w:tcPr>
          <w:p w14:paraId="558D360F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Leseleuchten für Fahrer und Beifahrer</w:t>
            </w:r>
          </w:p>
        </w:tc>
        <w:tc>
          <w:tcPr>
            <w:tcW w:w="2736" w:type="dxa"/>
          </w:tcPr>
          <w:p w14:paraId="255FC72D" w14:textId="77777777" w:rsidR="0016384B" w:rsidRPr="00056EC6" w:rsidRDefault="0016384B" w:rsidP="008933B5"/>
        </w:tc>
      </w:tr>
      <w:tr w:rsidR="00BF2B2C" w:rsidRPr="00056EC6" w14:paraId="55254E82" w14:textId="77777777" w:rsidTr="00316232">
        <w:tc>
          <w:tcPr>
            <w:tcW w:w="1035" w:type="dxa"/>
          </w:tcPr>
          <w:p w14:paraId="2A667DD3" w14:textId="77777777" w:rsidR="00BF2B2C" w:rsidRPr="00056EC6" w:rsidRDefault="00BF2B2C" w:rsidP="008933B5"/>
        </w:tc>
        <w:tc>
          <w:tcPr>
            <w:tcW w:w="5296" w:type="dxa"/>
          </w:tcPr>
          <w:p w14:paraId="38F5E311" w14:textId="6A857C34" w:rsidR="00BF2B2C" w:rsidRPr="00056EC6" w:rsidRDefault="00BF2B2C" w:rsidP="008933B5">
            <w:pPr>
              <w:tabs>
                <w:tab w:val="left" w:pos="460"/>
              </w:tabs>
            </w:pPr>
            <w:r>
              <w:t xml:space="preserve">Zusätzliche </w:t>
            </w:r>
            <w:r w:rsidR="00AD07EC">
              <w:t>I</w:t>
            </w:r>
            <w:r>
              <w:t>nne</w:t>
            </w:r>
            <w:r w:rsidR="00AD07EC">
              <w:t>n</w:t>
            </w:r>
            <w:r>
              <w:t xml:space="preserve">raumbeleuchtung </w:t>
            </w:r>
            <w:r w:rsidR="00AD07EC">
              <w:t xml:space="preserve">in </w:t>
            </w:r>
            <w:proofErr w:type="spellStart"/>
            <w:r w:rsidR="00AD07EC">
              <w:t>rot</w:t>
            </w:r>
            <w:proofErr w:type="spellEnd"/>
            <w:r w:rsidR="00AD07EC">
              <w:t>, extra schaltbar</w:t>
            </w:r>
          </w:p>
        </w:tc>
        <w:tc>
          <w:tcPr>
            <w:tcW w:w="2736" w:type="dxa"/>
          </w:tcPr>
          <w:p w14:paraId="4C14CDBB" w14:textId="77777777" w:rsidR="00BF2B2C" w:rsidRPr="00056EC6" w:rsidRDefault="00BF2B2C" w:rsidP="008933B5"/>
        </w:tc>
      </w:tr>
      <w:tr w:rsidR="00F317B0" w:rsidRPr="00056EC6" w14:paraId="1C55402D" w14:textId="77777777" w:rsidTr="00316232">
        <w:tc>
          <w:tcPr>
            <w:tcW w:w="1035" w:type="dxa"/>
          </w:tcPr>
          <w:p w14:paraId="1D6E0B09" w14:textId="2EC4383A" w:rsidR="0016384B" w:rsidRPr="00056EC6" w:rsidRDefault="0016384B" w:rsidP="008933B5"/>
        </w:tc>
        <w:tc>
          <w:tcPr>
            <w:tcW w:w="5296" w:type="dxa"/>
          </w:tcPr>
          <w:p w14:paraId="21AA1257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Außentemperaturanzeige im Kombiinstrument</w:t>
            </w:r>
          </w:p>
        </w:tc>
        <w:tc>
          <w:tcPr>
            <w:tcW w:w="2736" w:type="dxa"/>
          </w:tcPr>
          <w:p w14:paraId="148E64AE" w14:textId="77777777" w:rsidR="0016384B" w:rsidRPr="00056EC6" w:rsidRDefault="0016384B" w:rsidP="008933B5"/>
        </w:tc>
      </w:tr>
      <w:tr w:rsidR="00F80BEC" w:rsidRPr="00056EC6" w14:paraId="24FA8FD0" w14:textId="77777777" w:rsidTr="00316232">
        <w:tc>
          <w:tcPr>
            <w:tcW w:w="1035" w:type="dxa"/>
          </w:tcPr>
          <w:p w14:paraId="0BAC8FA0" w14:textId="77777777" w:rsidR="00F80BEC" w:rsidRPr="00056EC6" w:rsidRDefault="00F80BEC" w:rsidP="008933B5"/>
        </w:tc>
        <w:tc>
          <w:tcPr>
            <w:tcW w:w="5296" w:type="dxa"/>
          </w:tcPr>
          <w:p w14:paraId="760E9B34" w14:textId="65976140" w:rsidR="00F80BEC" w:rsidRPr="00056EC6" w:rsidRDefault="00F80BEC" w:rsidP="008933B5">
            <w:pPr>
              <w:tabs>
                <w:tab w:val="left" w:pos="460"/>
              </w:tabs>
            </w:pPr>
            <w:r>
              <w:t>Intelligenter Geschwindigkeitsassistent inkl. automatischem Geschwindigkeitskontrollgerät „Tempomat“</w:t>
            </w:r>
          </w:p>
        </w:tc>
        <w:tc>
          <w:tcPr>
            <w:tcW w:w="2736" w:type="dxa"/>
          </w:tcPr>
          <w:p w14:paraId="29650EEE" w14:textId="77777777" w:rsidR="00F80BEC" w:rsidRPr="00056EC6" w:rsidRDefault="00F80BEC" w:rsidP="008933B5"/>
        </w:tc>
      </w:tr>
      <w:tr w:rsidR="00F317B0" w:rsidRPr="00056EC6" w14:paraId="2A3B4DC2" w14:textId="77777777" w:rsidTr="00316232">
        <w:tc>
          <w:tcPr>
            <w:tcW w:w="1035" w:type="dxa"/>
          </w:tcPr>
          <w:p w14:paraId="0D8BC71B" w14:textId="75BB554C" w:rsidR="0016384B" w:rsidRPr="00056EC6" w:rsidRDefault="0016384B" w:rsidP="008933B5"/>
        </w:tc>
        <w:tc>
          <w:tcPr>
            <w:tcW w:w="5296" w:type="dxa"/>
          </w:tcPr>
          <w:p w14:paraId="46621898" w14:textId="11A16E99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Sonnenblenden/Sonnenrollo innen für Fahrer und Beifahrer</w:t>
            </w:r>
            <w:r w:rsidR="00201CA9">
              <w:t xml:space="preserve"> manuell als Rollo ausgeführt</w:t>
            </w:r>
            <w:r w:rsidR="00BC1810">
              <w:t>, ebenfalls in der Frontscheibe, keine Klappblenden</w:t>
            </w:r>
          </w:p>
        </w:tc>
        <w:tc>
          <w:tcPr>
            <w:tcW w:w="2736" w:type="dxa"/>
          </w:tcPr>
          <w:p w14:paraId="3C566B7E" w14:textId="77777777" w:rsidR="0016384B" w:rsidRPr="00056EC6" w:rsidRDefault="0016384B" w:rsidP="008933B5"/>
        </w:tc>
      </w:tr>
      <w:tr w:rsidR="00BC1810" w:rsidRPr="00056EC6" w14:paraId="04412D96" w14:textId="77777777" w:rsidTr="00316232">
        <w:tc>
          <w:tcPr>
            <w:tcW w:w="1035" w:type="dxa"/>
          </w:tcPr>
          <w:p w14:paraId="350F9D7E" w14:textId="77777777" w:rsidR="00BC1810" w:rsidRPr="00056EC6" w:rsidRDefault="00BC1810" w:rsidP="008933B5"/>
        </w:tc>
        <w:tc>
          <w:tcPr>
            <w:tcW w:w="5296" w:type="dxa"/>
          </w:tcPr>
          <w:p w14:paraId="3319C450" w14:textId="1AD8BA19" w:rsidR="00BC1810" w:rsidRPr="00056EC6" w:rsidRDefault="00BC1810" w:rsidP="008933B5">
            <w:pPr>
              <w:tabs>
                <w:tab w:val="left" w:pos="460"/>
              </w:tabs>
            </w:pPr>
            <w:r>
              <w:t>Rundumvorhang zur Abdunkelung der Fahrerkabine</w:t>
            </w:r>
          </w:p>
        </w:tc>
        <w:tc>
          <w:tcPr>
            <w:tcW w:w="2736" w:type="dxa"/>
          </w:tcPr>
          <w:p w14:paraId="7E8D0D39" w14:textId="77777777" w:rsidR="00BC1810" w:rsidRPr="00056EC6" w:rsidRDefault="00BC1810" w:rsidP="008933B5"/>
        </w:tc>
      </w:tr>
      <w:tr w:rsidR="00F317B0" w:rsidRPr="00056EC6" w14:paraId="021147B9" w14:textId="77777777" w:rsidTr="00316232">
        <w:tc>
          <w:tcPr>
            <w:tcW w:w="1035" w:type="dxa"/>
          </w:tcPr>
          <w:p w14:paraId="4022C2C6" w14:textId="5166DB7D" w:rsidR="0016384B" w:rsidRPr="00056EC6" w:rsidRDefault="0016384B" w:rsidP="008933B5"/>
        </w:tc>
        <w:tc>
          <w:tcPr>
            <w:tcW w:w="5296" w:type="dxa"/>
          </w:tcPr>
          <w:p w14:paraId="109701B8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Fensterheber Fahrer- und Beifahrerseite elektrisch</w:t>
            </w:r>
          </w:p>
        </w:tc>
        <w:tc>
          <w:tcPr>
            <w:tcW w:w="2736" w:type="dxa"/>
          </w:tcPr>
          <w:p w14:paraId="0C29B6E1" w14:textId="77777777" w:rsidR="0016384B" w:rsidRPr="00056EC6" w:rsidRDefault="0016384B" w:rsidP="008933B5"/>
        </w:tc>
      </w:tr>
      <w:tr w:rsidR="00F317B0" w:rsidRPr="00056EC6" w14:paraId="31739463" w14:textId="77777777" w:rsidTr="00316232">
        <w:tc>
          <w:tcPr>
            <w:tcW w:w="1035" w:type="dxa"/>
          </w:tcPr>
          <w:p w14:paraId="6BF9411F" w14:textId="26055369" w:rsidR="0016384B" w:rsidRPr="00056EC6" w:rsidRDefault="0016384B" w:rsidP="008933B5"/>
        </w:tc>
        <w:tc>
          <w:tcPr>
            <w:tcW w:w="5296" w:type="dxa"/>
          </w:tcPr>
          <w:p w14:paraId="544435F4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Kunststoffbelag für Boden und Motortunnel oder vergleichbarer Art</w:t>
            </w:r>
          </w:p>
        </w:tc>
        <w:tc>
          <w:tcPr>
            <w:tcW w:w="2736" w:type="dxa"/>
          </w:tcPr>
          <w:p w14:paraId="57D6AD94" w14:textId="77777777" w:rsidR="0016384B" w:rsidRPr="00056EC6" w:rsidRDefault="0016384B" w:rsidP="008933B5"/>
        </w:tc>
      </w:tr>
      <w:tr w:rsidR="00F317B0" w:rsidRPr="00056EC6" w14:paraId="73AE1D57" w14:textId="77777777" w:rsidTr="00316232">
        <w:tc>
          <w:tcPr>
            <w:tcW w:w="1035" w:type="dxa"/>
          </w:tcPr>
          <w:p w14:paraId="3A1072AE" w14:textId="46446713" w:rsidR="0016384B" w:rsidRPr="00056EC6" w:rsidRDefault="0016384B" w:rsidP="008933B5"/>
        </w:tc>
        <w:tc>
          <w:tcPr>
            <w:tcW w:w="5296" w:type="dxa"/>
          </w:tcPr>
          <w:p w14:paraId="240C5973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Fahrerhaus mit möglichst vielen Ablagefächern ausstatten</w:t>
            </w:r>
          </w:p>
        </w:tc>
        <w:tc>
          <w:tcPr>
            <w:tcW w:w="2736" w:type="dxa"/>
          </w:tcPr>
          <w:p w14:paraId="08D05B42" w14:textId="77777777" w:rsidR="0016384B" w:rsidRPr="00056EC6" w:rsidRDefault="0016384B" w:rsidP="008933B5"/>
        </w:tc>
      </w:tr>
      <w:tr w:rsidR="00F317B0" w:rsidRPr="00056EC6" w14:paraId="56F4EF39" w14:textId="77777777" w:rsidTr="00316232">
        <w:tc>
          <w:tcPr>
            <w:tcW w:w="1035" w:type="dxa"/>
          </w:tcPr>
          <w:p w14:paraId="79A8871E" w14:textId="7CAD15CC" w:rsidR="0016384B" w:rsidRPr="00056EC6" w:rsidRDefault="0016384B" w:rsidP="008933B5"/>
        </w:tc>
        <w:tc>
          <w:tcPr>
            <w:tcW w:w="5296" w:type="dxa"/>
          </w:tcPr>
          <w:p w14:paraId="5154751F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Türinnenverkleidung schmutzunempfindlich und abwaschbar</w:t>
            </w:r>
          </w:p>
        </w:tc>
        <w:tc>
          <w:tcPr>
            <w:tcW w:w="2736" w:type="dxa"/>
          </w:tcPr>
          <w:p w14:paraId="301DFD68" w14:textId="77777777" w:rsidR="0016384B" w:rsidRPr="00056EC6" w:rsidRDefault="0016384B" w:rsidP="008933B5"/>
        </w:tc>
      </w:tr>
      <w:tr w:rsidR="00F317B0" w:rsidRPr="00056EC6" w14:paraId="3739E462" w14:textId="77777777" w:rsidTr="00316232">
        <w:tc>
          <w:tcPr>
            <w:tcW w:w="1035" w:type="dxa"/>
          </w:tcPr>
          <w:p w14:paraId="0D8A44D0" w14:textId="00B51D64" w:rsidR="0016384B" w:rsidRPr="00056EC6" w:rsidRDefault="0016384B" w:rsidP="008933B5"/>
        </w:tc>
        <w:tc>
          <w:tcPr>
            <w:tcW w:w="5296" w:type="dxa"/>
          </w:tcPr>
          <w:p w14:paraId="0C7E90A5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Zusätzliche seitliche Haltegriffe an beiden Türen (jeweils seitlich und oben) zur Erleichterung des Einstiegs</w:t>
            </w:r>
          </w:p>
        </w:tc>
        <w:tc>
          <w:tcPr>
            <w:tcW w:w="2736" w:type="dxa"/>
          </w:tcPr>
          <w:p w14:paraId="6E7FBC71" w14:textId="77777777" w:rsidR="0016384B" w:rsidRPr="00056EC6" w:rsidRDefault="0016384B" w:rsidP="008933B5"/>
        </w:tc>
      </w:tr>
      <w:tr w:rsidR="00F317B0" w:rsidRPr="00056EC6" w14:paraId="26F93717" w14:textId="77777777" w:rsidTr="00316232">
        <w:tc>
          <w:tcPr>
            <w:tcW w:w="1035" w:type="dxa"/>
          </w:tcPr>
          <w:p w14:paraId="42FB53ED" w14:textId="544F048E" w:rsidR="0016384B" w:rsidRPr="00056EC6" w:rsidRDefault="0016384B" w:rsidP="008933B5"/>
        </w:tc>
        <w:tc>
          <w:tcPr>
            <w:tcW w:w="5296" w:type="dxa"/>
          </w:tcPr>
          <w:p w14:paraId="3ECF7A26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Lenkungsanordnung links, Hydrolenkung oder vergleichbarer Art</w:t>
            </w:r>
          </w:p>
        </w:tc>
        <w:tc>
          <w:tcPr>
            <w:tcW w:w="2736" w:type="dxa"/>
          </w:tcPr>
          <w:p w14:paraId="388DCF7C" w14:textId="77777777" w:rsidR="0016384B" w:rsidRPr="00056EC6" w:rsidRDefault="0016384B" w:rsidP="008933B5"/>
        </w:tc>
      </w:tr>
      <w:tr w:rsidR="007D7088" w:rsidRPr="00056EC6" w14:paraId="7E244793" w14:textId="77777777" w:rsidTr="00316232">
        <w:tc>
          <w:tcPr>
            <w:tcW w:w="1035" w:type="dxa"/>
          </w:tcPr>
          <w:p w14:paraId="0D45CFC4" w14:textId="77777777" w:rsidR="007D7088" w:rsidRPr="00056EC6" w:rsidRDefault="007D7088" w:rsidP="008933B5"/>
        </w:tc>
        <w:tc>
          <w:tcPr>
            <w:tcW w:w="5296" w:type="dxa"/>
          </w:tcPr>
          <w:p w14:paraId="4A4052A4" w14:textId="17BB7257" w:rsidR="007D7088" w:rsidRPr="00056EC6" w:rsidRDefault="007D7088" w:rsidP="008933B5">
            <w:pPr>
              <w:tabs>
                <w:tab w:val="left" w:pos="460"/>
              </w:tabs>
            </w:pPr>
            <w:r>
              <w:t>Wegfahrsperre</w:t>
            </w:r>
            <w:r w:rsidR="00B07BF6">
              <w:t xml:space="preserve"> entfällt</w:t>
            </w:r>
          </w:p>
        </w:tc>
        <w:tc>
          <w:tcPr>
            <w:tcW w:w="2736" w:type="dxa"/>
          </w:tcPr>
          <w:p w14:paraId="20AF3F83" w14:textId="77777777" w:rsidR="007D7088" w:rsidRPr="00056EC6" w:rsidRDefault="007D7088" w:rsidP="008933B5"/>
        </w:tc>
      </w:tr>
      <w:tr w:rsidR="0069389A" w:rsidRPr="00056EC6" w14:paraId="11A05C93" w14:textId="77777777" w:rsidTr="00316232">
        <w:tc>
          <w:tcPr>
            <w:tcW w:w="1035" w:type="dxa"/>
          </w:tcPr>
          <w:p w14:paraId="7B57EAAB" w14:textId="77777777" w:rsidR="0069389A" w:rsidRPr="00056EC6" w:rsidRDefault="0069389A" w:rsidP="008933B5"/>
        </w:tc>
        <w:tc>
          <w:tcPr>
            <w:tcW w:w="5296" w:type="dxa"/>
          </w:tcPr>
          <w:p w14:paraId="76D290CA" w14:textId="71178A81" w:rsidR="0069389A" w:rsidRDefault="0069389A" w:rsidP="008933B5">
            <w:pPr>
              <w:tabs>
                <w:tab w:val="left" w:pos="460"/>
              </w:tabs>
            </w:pPr>
            <w:r>
              <w:t>1x Steckdose 12V und 1x Steckdose 24V Fahrerhaus</w:t>
            </w:r>
          </w:p>
        </w:tc>
        <w:tc>
          <w:tcPr>
            <w:tcW w:w="2736" w:type="dxa"/>
          </w:tcPr>
          <w:p w14:paraId="07097A2A" w14:textId="77777777" w:rsidR="0069389A" w:rsidRPr="00056EC6" w:rsidRDefault="0069389A" w:rsidP="008933B5"/>
        </w:tc>
      </w:tr>
      <w:tr w:rsidR="0069389A" w:rsidRPr="00056EC6" w14:paraId="78BCD2C7" w14:textId="77777777" w:rsidTr="00316232">
        <w:tc>
          <w:tcPr>
            <w:tcW w:w="1035" w:type="dxa"/>
          </w:tcPr>
          <w:p w14:paraId="3176C87C" w14:textId="77777777" w:rsidR="0069389A" w:rsidRPr="00056EC6" w:rsidRDefault="0069389A" w:rsidP="008933B5"/>
        </w:tc>
        <w:tc>
          <w:tcPr>
            <w:tcW w:w="5296" w:type="dxa"/>
          </w:tcPr>
          <w:p w14:paraId="34F61BE8" w14:textId="66EF54F1" w:rsidR="0069389A" w:rsidRDefault="0069389A" w:rsidP="008933B5">
            <w:pPr>
              <w:tabs>
                <w:tab w:val="left" w:pos="460"/>
              </w:tabs>
            </w:pPr>
            <w:r>
              <w:t>min. 2x USB-Buchsen mit min. 5V zum Laden von Mobilgeräten</w:t>
            </w:r>
          </w:p>
        </w:tc>
        <w:tc>
          <w:tcPr>
            <w:tcW w:w="2736" w:type="dxa"/>
          </w:tcPr>
          <w:p w14:paraId="60996B78" w14:textId="77777777" w:rsidR="0069389A" w:rsidRPr="00056EC6" w:rsidRDefault="0069389A" w:rsidP="008933B5"/>
        </w:tc>
      </w:tr>
      <w:tr w:rsidR="0069389A" w:rsidRPr="00056EC6" w14:paraId="0A6CE7A6" w14:textId="77777777" w:rsidTr="00316232">
        <w:tc>
          <w:tcPr>
            <w:tcW w:w="1035" w:type="dxa"/>
          </w:tcPr>
          <w:p w14:paraId="371A4886" w14:textId="77777777" w:rsidR="0069389A" w:rsidRPr="00056EC6" w:rsidRDefault="0069389A" w:rsidP="008933B5"/>
        </w:tc>
        <w:tc>
          <w:tcPr>
            <w:tcW w:w="5296" w:type="dxa"/>
          </w:tcPr>
          <w:p w14:paraId="065D16F9" w14:textId="54C61F75" w:rsidR="0069389A" w:rsidRDefault="001822A3" w:rsidP="008933B5">
            <w:pPr>
              <w:tabs>
                <w:tab w:val="left" w:pos="460"/>
              </w:tabs>
            </w:pPr>
            <w:r>
              <w:t>M</w:t>
            </w:r>
            <w:r w:rsidR="0069389A">
              <w:t>in</w:t>
            </w:r>
            <w:r>
              <w:t>.</w:t>
            </w:r>
            <w:r w:rsidR="0069389A">
              <w:t xml:space="preserve"> 2x Becherhalter </w:t>
            </w:r>
          </w:p>
        </w:tc>
        <w:tc>
          <w:tcPr>
            <w:tcW w:w="2736" w:type="dxa"/>
          </w:tcPr>
          <w:p w14:paraId="3C46FD36" w14:textId="77777777" w:rsidR="0069389A" w:rsidRPr="00056EC6" w:rsidRDefault="0069389A" w:rsidP="008933B5"/>
        </w:tc>
      </w:tr>
      <w:tr w:rsidR="0069389A" w:rsidRPr="00056EC6" w14:paraId="5E94D649" w14:textId="77777777" w:rsidTr="00316232">
        <w:tc>
          <w:tcPr>
            <w:tcW w:w="1035" w:type="dxa"/>
          </w:tcPr>
          <w:p w14:paraId="7ECBCC28" w14:textId="77777777" w:rsidR="0069389A" w:rsidRPr="00056EC6" w:rsidRDefault="0069389A" w:rsidP="008933B5"/>
        </w:tc>
        <w:tc>
          <w:tcPr>
            <w:tcW w:w="5296" w:type="dxa"/>
          </w:tcPr>
          <w:p w14:paraId="6B641EDA" w14:textId="5EE226D2" w:rsidR="0069389A" w:rsidRDefault="0069389A" w:rsidP="008933B5">
            <w:pPr>
              <w:tabs>
                <w:tab w:val="left" w:pos="460"/>
              </w:tabs>
            </w:pPr>
            <w:r>
              <w:t>Aschenbecher und Zigarettenanzünder entfallen</w:t>
            </w:r>
          </w:p>
        </w:tc>
        <w:tc>
          <w:tcPr>
            <w:tcW w:w="2736" w:type="dxa"/>
          </w:tcPr>
          <w:p w14:paraId="7B008901" w14:textId="77777777" w:rsidR="0069389A" w:rsidRPr="00056EC6" w:rsidRDefault="0069389A" w:rsidP="008933B5"/>
        </w:tc>
      </w:tr>
      <w:tr w:rsidR="0069389A" w:rsidRPr="0069389A" w14:paraId="480A2971" w14:textId="77777777" w:rsidTr="00316232">
        <w:tc>
          <w:tcPr>
            <w:tcW w:w="1035" w:type="dxa"/>
          </w:tcPr>
          <w:p w14:paraId="3E2D5A7C" w14:textId="77777777" w:rsidR="0069389A" w:rsidRPr="00056EC6" w:rsidRDefault="0069389A" w:rsidP="008933B5"/>
        </w:tc>
        <w:tc>
          <w:tcPr>
            <w:tcW w:w="5296" w:type="dxa"/>
          </w:tcPr>
          <w:p w14:paraId="6CF5242E" w14:textId="2C0C1882" w:rsidR="0069389A" w:rsidRPr="00AF4853" w:rsidRDefault="0069389A" w:rsidP="008933B5">
            <w:pPr>
              <w:tabs>
                <w:tab w:val="left" w:pos="460"/>
              </w:tabs>
            </w:pPr>
            <w:r w:rsidRPr="00AF4853">
              <w:t xml:space="preserve">Personenliege ca. </w:t>
            </w:r>
            <w:r w:rsidR="003867B3">
              <w:t>800</w:t>
            </w:r>
            <w:r w:rsidRPr="00AF4853">
              <w:t>mm incl. Matratze und Lattenrost</w:t>
            </w:r>
          </w:p>
        </w:tc>
        <w:tc>
          <w:tcPr>
            <w:tcW w:w="2736" w:type="dxa"/>
          </w:tcPr>
          <w:p w14:paraId="1379F073" w14:textId="77777777" w:rsidR="0069389A" w:rsidRPr="00AF4853" w:rsidRDefault="0069389A" w:rsidP="008933B5"/>
        </w:tc>
      </w:tr>
      <w:tr w:rsidR="0069389A" w:rsidRPr="0069389A" w14:paraId="6574B7B7" w14:textId="77777777" w:rsidTr="00316232">
        <w:tc>
          <w:tcPr>
            <w:tcW w:w="1035" w:type="dxa"/>
          </w:tcPr>
          <w:p w14:paraId="4F72AC20" w14:textId="77777777" w:rsidR="0069389A" w:rsidRPr="00056EC6" w:rsidRDefault="0069389A" w:rsidP="008933B5"/>
        </w:tc>
        <w:tc>
          <w:tcPr>
            <w:tcW w:w="5296" w:type="dxa"/>
          </w:tcPr>
          <w:p w14:paraId="7D42310C" w14:textId="4A2EB161" w:rsidR="0069389A" w:rsidRPr="0069389A" w:rsidRDefault="0069389A" w:rsidP="008933B5">
            <w:pPr>
              <w:tabs>
                <w:tab w:val="left" w:pos="460"/>
              </w:tabs>
            </w:pPr>
            <w:r w:rsidRPr="0069389A">
              <w:t>Quervorhang hinter den Sitzen z</w:t>
            </w:r>
            <w:r>
              <w:t>ur Abtrennung des Liegenbereiches</w:t>
            </w:r>
          </w:p>
        </w:tc>
        <w:tc>
          <w:tcPr>
            <w:tcW w:w="2736" w:type="dxa"/>
          </w:tcPr>
          <w:p w14:paraId="6F608900" w14:textId="77777777" w:rsidR="0069389A" w:rsidRPr="0069389A" w:rsidRDefault="0069389A" w:rsidP="008933B5"/>
        </w:tc>
      </w:tr>
      <w:tr w:rsidR="00BC1810" w:rsidRPr="0069389A" w14:paraId="24F1DCA8" w14:textId="77777777" w:rsidTr="00316232">
        <w:tc>
          <w:tcPr>
            <w:tcW w:w="1035" w:type="dxa"/>
          </w:tcPr>
          <w:p w14:paraId="14413F03" w14:textId="77777777" w:rsidR="00BC1810" w:rsidRPr="00056EC6" w:rsidRDefault="00BC1810" w:rsidP="008933B5"/>
        </w:tc>
        <w:tc>
          <w:tcPr>
            <w:tcW w:w="5296" w:type="dxa"/>
          </w:tcPr>
          <w:p w14:paraId="261B1E2C" w14:textId="148F2670" w:rsidR="00BC1810" w:rsidRPr="0069389A" w:rsidRDefault="00BC1810" w:rsidP="008933B5">
            <w:pPr>
              <w:tabs>
                <w:tab w:val="left" w:pos="460"/>
              </w:tabs>
            </w:pPr>
            <w:r>
              <w:t xml:space="preserve">Staukästen li. und </w:t>
            </w:r>
            <w:proofErr w:type="spellStart"/>
            <w:r>
              <w:t>re</w:t>
            </w:r>
            <w:proofErr w:type="spellEnd"/>
            <w:r>
              <w:t>.</w:t>
            </w:r>
            <w:r w:rsidR="00776DDE">
              <w:t>,</w:t>
            </w:r>
            <w:r>
              <w:t xml:space="preserve"> </w:t>
            </w:r>
            <w:r w:rsidR="00776DDE">
              <w:t>w</w:t>
            </w:r>
            <w:r>
              <w:t>elche von außen und innen zugänglich sind</w:t>
            </w:r>
            <w:r w:rsidR="00C13DDF">
              <w:t xml:space="preserve">, verbaut im Fahrerhaus, jeweils li. Und </w:t>
            </w:r>
            <w:proofErr w:type="spellStart"/>
            <w:r w:rsidR="00C13DDF">
              <w:t>re</w:t>
            </w:r>
            <w:proofErr w:type="spellEnd"/>
            <w:r w:rsidR="00C13DDF">
              <w:t>. hinter den Türen</w:t>
            </w:r>
          </w:p>
        </w:tc>
        <w:tc>
          <w:tcPr>
            <w:tcW w:w="2736" w:type="dxa"/>
          </w:tcPr>
          <w:p w14:paraId="79614DC8" w14:textId="77777777" w:rsidR="00BC1810" w:rsidRPr="0069389A" w:rsidRDefault="00BC1810" w:rsidP="008933B5"/>
        </w:tc>
      </w:tr>
      <w:tr w:rsidR="00BC1810" w:rsidRPr="0069389A" w14:paraId="187F2223" w14:textId="77777777" w:rsidTr="00316232">
        <w:tc>
          <w:tcPr>
            <w:tcW w:w="1035" w:type="dxa"/>
          </w:tcPr>
          <w:p w14:paraId="386359D7" w14:textId="77777777" w:rsidR="00BC1810" w:rsidRPr="00056EC6" w:rsidRDefault="00BC1810" w:rsidP="008933B5"/>
        </w:tc>
        <w:tc>
          <w:tcPr>
            <w:tcW w:w="5296" w:type="dxa"/>
          </w:tcPr>
          <w:p w14:paraId="567A6CF0" w14:textId="30FA1336" w:rsidR="00BC1810" w:rsidRDefault="00BC1810" w:rsidP="008933B5">
            <w:pPr>
              <w:tabs>
                <w:tab w:val="left" w:pos="460"/>
              </w:tabs>
            </w:pPr>
            <w:r>
              <w:t>Staukästen unter der Personenliege ausziehbar als Schublade und einer integrierten Kühlbox ca. 30 Liter Fassungsvermögen</w:t>
            </w:r>
          </w:p>
        </w:tc>
        <w:tc>
          <w:tcPr>
            <w:tcW w:w="2736" w:type="dxa"/>
          </w:tcPr>
          <w:p w14:paraId="31B2193E" w14:textId="77777777" w:rsidR="00BC1810" w:rsidRPr="0069389A" w:rsidRDefault="00BC1810" w:rsidP="008933B5"/>
        </w:tc>
      </w:tr>
      <w:tr w:rsidR="00F317B0" w:rsidRPr="00056EC6" w14:paraId="19E97C6C" w14:textId="77777777" w:rsidTr="00316232">
        <w:tc>
          <w:tcPr>
            <w:tcW w:w="1035" w:type="dxa"/>
          </w:tcPr>
          <w:p w14:paraId="41C34180" w14:textId="15FB82D3" w:rsidR="0016384B" w:rsidRPr="0069389A" w:rsidRDefault="0016384B" w:rsidP="008933B5"/>
        </w:tc>
        <w:tc>
          <w:tcPr>
            <w:tcW w:w="5296" w:type="dxa"/>
          </w:tcPr>
          <w:p w14:paraId="7AB4A4A9" w14:textId="6FCB24E5" w:rsidR="0016384B" w:rsidRPr="00056EC6" w:rsidRDefault="007D7088" w:rsidP="008933B5">
            <w:pPr>
              <w:tabs>
                <w:tab w:val="left" w:pos="460"/>
              </w:tabs>
            </w:pPr>
            <w:r>
              <w:t>Multifunktionslenkrad</w:t>
            </w:r>
            <w:r w:rsidR="0016384B" w:rsidRPr="00056EC6">
              <w:t xml:space="preserve"> in Höhe und Neigung verstellbar</w:t>
            </w:r>
            <w:r>
              <w:t xml:space="preserve">, mit Parkstellung, </w:t>
            </w:r>
          </w:p>
        </w:tc>
        <w:tc>
          <w:tcPr>
            <w:tcW w:w="2736" w:type="dxa"/>
          </w:tcPr>
          <w:p w14:paraId="7F1DED70" w14:textId="77777777" w:rsidR="0016384B" w:rsidRPr="00056EC6" w:rsidRDefault="0016384B" w:rsidP="008933B5"/>
        </w:tc>
      </w:tr>
      <w:tr w:rsidR="00F317B0" w:rsidRPr="00056EC6" w14:paraId="32215DFE" w14:textId="77777777" w:rsidTr="00316232">
        <w:tc>
          <w:tcPr>
            <w:tcW w:w="1035" w:type="dxa"/>
          </w:tcPr>
          <w:p w14:paraId="4B409730" w14:textId="0C6AAC43" w:rsidR="0016384B" w:rsidRPr="00056EC6" w:rsidRDefault="0016384B" w:rsidP="008933B5"/>
        </w:tc>
        <w:tc>
          <w:tcPr>
            <w:tcW w:w="5296" w:type="dxa"/>
          </w:tcPr>
          <w:p w14:paraId="07F4FC16" w14:textId="1C575D1D" w:rsidR="0016384B" w:rsidRPr="00056EC6" w:rsidRDefault="0069389A" w:rsidP="008933B5">
            <w:pPr>
              <w:tabs>
                <w:tab w:val="left" w:pos="460"/>
              </w:tabs>
            </w:pPr>
            <w:r>
              <w:t>Klimaanlage/</w:t>
            </w:r>
            <w:proofErr w:type="spellStart"/>
            <w:r>
              <w:t>Climatronic</w:t>
            </w:r>
            <w:proofErr w:type="spellEnd"/>
            <w:r>
              <w:t xml:space="preserve"> Fahrerkabine</w:t>
            </w:r>
          </w:p>
        </w:tc>
        <w:tc>
          <w:tcPr>
            <w:tcW w:w="2736" w:type="dxa"/>
          </w:tcPr>
          <w:p w14:paraId="5C777DD4" w14:textId="77777777" w:rsidR="0016384B" w:rsidRPr="00056EC6" w:rsidRDefault="0016384B" w:rsidP="008933B5"/>
        </w:tc>
      </w:tr>
      <w:tr w:rsidR="00742645" w:rsidRPr="00056EC6" w14:paraId="7574BDCC" w14:textId="77777777" w:rsidTr="00316232">
        <w:tc>
          <w:tcPr>
            <w:tcW w:w="1035" w:type="dxa"/>
          </w:tcPr>
          <w:p w14:paraId="3CBA5650" w14:textId="77777777" w:rsidR="00742645" w:rsidRPr="00056EC6" w:rsidRDefault="00742645" w:rsidP="008933B5"/>
        </w:tc>
        <w:tc>
          <w:tcPr>
            <w:tcW w:w="5296" w:type="dxa"/>
          </w:tcPr>
          <w:p w14:paraId="538E06D0" w14:textId="475045F2" w:rsidR="00742645" w:rsidRDefault="00742645" w:rsidP="008933B5">
            <w:pPr>
              <w:tabs>
                <w:tab w:val="left" w:pos="460"/>
              </w:tabs>
            </w:pPr>
            <w:r>
              <w:t>Haltegriffe innen über allen Türen</w:t>
            </w:r>
          </w:p>
        </w:tc>
        <w:tc>
          <w:tcPr>
            <w:tcW w:w="2736" w:type="dxa"/>
          </w:tcPr>
          <w:p w14:paraId="0AA84BE8" w14:textId="77777777" w:rsidR="00742645" w:rsidRPr="00056EC6" w:rsidRDefault="00742645" w:rsidP="008933B5"/>
        </w:tc>
      </w:tr>
      <w:tr w:rsidR="00495726" w:rsidRPr="00056EC6" w14:paraId="64E9CCDE" w14:textId="77777777" w:rsidTr="00316232">
        <w:tc>
          <w:tcPr>
            <w:tcW w:w="1035" w:type="dxa"/>
          </w:tcPr>
          <w:p w14:paraId="2AB56B53" w14:textId="77777777" w:rsidR="00495726" w:rsidRPr="00056EC6" w:rsidRDefault="00495726" w:rsidP="008933B5"/>
        </w:tc>
        <w:tc>
          <w:tcPr>
            <w:tcW w:w="5296" w:type="dxa"/>
          </w:tcPr>
          <w:p w14:paraId="0CE30D32" w14:textId="5BAE75B4" w:rsidR="00495726" w:rsidRDefault="00495726" w:rsidP="008933B5">
            <w:pPr>
              <w:tabs>
                <w:tab w:val="left" w:pos="460"/>
              </w:tabs>
            </w:pPr>
            <w:r>
              <w:t>Leseleuchte in LED-Technik im Bereich des Beifahrers, ausgeführt als Schwanenhalsleuchte mit flexiblem Metallarm</w:t>
            </w:r>
          </w:p>
        </w:tc>
        <w:tc>
          <w:tcPr>
            <w:tcW w:w="2736" w:type="dxa"/>
          </w:tcPr>
          <w:p w14:paraId="7D7DF9EC" w14:textId="77777777" w:rsidR="00495726" w:rsidRPr="00056EC6" w:rsidRDefault="00495726" w:rsidP="008933B5"/>
        </w:tc>
      </w:tr>
      <w:tr w:rsidR="00BB6D5D" w:rsidRPr="00056EC6" w14:paraId="5964A009" w14:textId="77777777" w:rsidTr="00316232">
        <w:tc>
          <w:tcPr>
            <w:tcW w:w="1035" w:type="dxa"/>
          </w:tcPr>
          <w:p w14:paraId="5519F1CD" w14:textId="77777777" w:rsidR="00BB6D5D" w:rsidRPr="00056EC6" w:rsidRDefault="00BB6D5D" w:rsidP="008933B5"/>
        </w:tc>
        <w:tc>
          <w:tcPr>
            <w:tcW w:w="5296" w:type="dxa"/>
          </w:tcPr>
          <w:p w14:paraId="5F5E295A" w14:textId="10E8A9FA" w:rsidR="00BB6D5D" w:rsidRDefault="00BB6D5D" w:rsidP="008933B5">
            <w:pPr>
              <w:tabs>
                <w:tab w:val="left" w:pos="460"/>
              </w:tabs>
            </w:pPr>
            <w:r>
              <w:t>2x Kleiderhaken aus Metall im Fahrerhaus</w:t>
            </w:r>
          </w:p>
        </w:tc>
        <w:tc>
          <w:tcPr>
            <w:tcW w:w="2736" w:type="dxa"/>
          </w:tcPr>
          <w:p w14:paraId="3A654068" w14:textId="77777777" w:rsidR="00BB6D5D" w:rsidRPr="00056EC6" w:rsidRDefault="00BB6D5D" w:rsidP="008933B5"/>
        </w:tc>
      </w:tr>
      <w:tr w:rsidR="00366561" w:rsidRPr="00056EC6" w14:paraId="2D845D52" w14:textId="77777777" w:rsidTr="00316232">
        <w:tc>
          <w:tcPr>
            <w:tcW w:w="1035" w:type="dxa"/>
          </w:tcPr>
          <w:p w14:paraId="5A1E9567" w14:textId="77777777" w:rsidR="00366561" w:rsidRPr="00056EC6" w:rsidRDefault="00366561" w:rsidP="008933B5"/>
        </w:tc>
        <w:tc>
          <w:tcPr>
            <w:tcW w:w="5296" w:type="dxa"/>
          </w:tcPr>
          <w:p w14:paraId="6256895A" w14:textId="37DB60E8" w:rsidR="00366561" w:rsidRDefault="00366561" w:rsidP="008933B5">
            <w:pPr>
              <w:tabs>
                <w:tab w:val="left" w:pos="460"/>
              </w:tabs>
            </w:pPr>
            <w:r w:rsidRPr="0027786F">
              <w:t xml:space="preserve">Lieferung und Montage einer </w:t>
            </w:r>
            <w:r w:rsidR="0027786F" w:rsidRPr="0027786F">
              <w:t xml:space="preserve">Warmwasserstandheizung mit min. 4KW Leistung </w:t>
            </w:r>
          </w:p>
        </w:tc>
        <w:tc>
          <w:tcPr>
            <w:tcW w:w="2736" w:type="dxa"/>
          </w:tcPr>
          <w:p w14:paraId="2CE021FB" w14:textId="77777777" w:rsidR="00366561" w:rsidRPr="00056EC6" w:rsidRDefault="00366561" w:rsidP="008933B5"/>
        </w:tc>
      </w:tr>
      <w:tr w:rsidR="00E21A66" w:rsidRPr="00056EC6" w14:paraId="4803952B" w14:textId="77777777" w:rsidTr="00316232">
        <w:tc>
          <w:tcPr>
            <w:tcW w:w="1035" w:type="dxa"/>
          </w:tcPr>
          <w:p w14:paraId="54865CF3" w14:textId="77777777" w:rsidR="00E21A66" w:rsidRPr="00056EC6" w:rsidRDefault="00E21A66" w:rsidP="008933B5"/>
        </w:tc>
        <w:tc>
          <w:tcPr>
            <w:tcW w:w="5296" w:type="dxa"/>
          </w:tcPr>
          <w:p w14:paraId="41A8B7D6" w14:textId="3233E3FE" w:rsidR="00E21A66" w:rsidRPr="00E21A66" w:rsidRDefault="00E21A66" w:rsidP="008933B5">
            <w:pPr>
              <w:tabs>
                <w:tab w:val="left" w:pos="460"/>
              </w:tabs>
            </w:pPr>
            <w:r>
              <w:t>Lagerung für einen Feuerwehr-Dreikantschlüssel</w:t>
            </w:r>
          </w:p>
        </w:tc>
        <w:tc>
          <w:tcPr>
            <w:tcW w:w="2736" w:type="dxa"/>
          </w:tcPr>
          <w:p w14:paraId="00A15341" w14:textId="77777777" w:rsidR="00E21A66" w:rsidRPr="00056EC6" w:rsidRDefault="00E21A66" w:rsidP="008933B5"/>
        </w:tc>
      </w:tr>
      <w:tr w:rsidR="00E21A66" w:rsidRPr="00056EC6" w14:paraId="5CAEAEBD" w14:textId="77777777" w:rsidTr="00316232">
        <w:tc>
          <w:tcPr>
            <w:tcW w:w="1035" w:type="dxa"/>
          </w:tcPr>
          <w:p w14:paraId="7969345A" w14:textId="77777777" w:rsidR="00E21A66" w:rsidRPr="00056EC6" w:rsidRDefault="00E21A66" w:rsidP="008933B5"/>
        </w:tc>
        <w:tc>
          <w:tcPr>
            <w:tcW w:w="5296" w:type="dxa"/>
          </w:tcPr>
          <w:p w14:paraId="540A640B" w14:textId="51C46143" w:rsidR="00E21A66" w:rsidRPr="00E21A66" w:rsidRDefault="00E21A66" w:rsidP="008933B5">
            <w:pPr>
              <w:tabs>
                <w:tab w:val="left" w:pos="460"/>
              </w:tabs>
            </w:pPr>
            <w:r>
              <w:t>Lagerung für einen Flaggensatz in Segeltuchtasche</w:t>
            </w:r>
          </w:p>
        </w:tc>
        <w:tc>
          <w:tcPr>
            <w:tcW w:w="2736" w:type="dxa"/>
          </w:tcPr>
          <w:p w14:paraId="2DACE3DF" w14:textId="77777777" w:rsidR="00E21A66" w:rsidRPr="00056EC6" w:rsidRDefault="00E21A66" w:rsidP="008933B5"/>
        </w:tc>
      </w:tr>
      <w:tr w:rsidR="0094315D" w:rsidRPr="00056EC6" w14:paraId="66AB6AC7" w14:textId="77777777" w:rsidTr="00316232">
        <w:tc>
          <w:tcPr>
            <w:tcW w:w="1035" w:type="dxa"/>
          </w:tcPr>
          <w:p w14:paraId="4A9567DE" w14:textId="77777777" w:rsidR="0094315D" w:rsidRPr="00056EC6" w:rsidRDefault="0094315D" w:rsidP="008933B5"/>
        </w:tc>
        <w:tc>
          <w:tcPr>
            <w:tcW w:w="5296" w:type="dxa"/>
          </w:tcPr>
          <w:p w14:paraId="60BE842A" w14:textId="765CEE3F" w:rsidR="0094315D" w:rsidRDefault="0094315D" w:rsidP="008933B5">
            <w:pPr>
              <w:tabs>
                <w:tab w:val="left" w:pos="460"/>
              </w:tabs>
            </w:pPr>
            <w:r>
              <w:t>Lieferung</w:t>
            </w:r>
            <w:r w:rsidR="00946B13">
              <w:t xml:space="preserve">, </w:t>
            </w:r>
            <w:r>
              <w:t xml:space="preserve">Montage </w:t>
            </w:r>
            <w:r w:rsidR="00946B13">
              <w:t xml:space="preserve">und Anschluss </w:t>
            </w:r>
            <w:r>
              <w:t xml:space="preserve">von zwei Kfz-Ladehalterungen für zwei Handlampen Typ </w:t>
            </w:r>
            <w:proofErr w:type="spellStart"/>
            <w:r>
              <w:t>Adalit</w:t>
            </w:r>
            <w:proofErr w:type="spellEnd"/>
            <w:r>
              <w:t xml:space="preserve"> L-3000 (Power) im Fahrerhaus </w:t>
            </w:r>
          </w:p>
        </w:tc>
        <w:tc>
          <w:tcPr>
            <w:tcW w:w="2736" w:type="dxa"/>
          </w:tcPr>
          <w:p w14:paraId="07E13B45" w14:textId="77777777" w:rsidR="0094315D" w:rsidRPr="00056EC6" w:rsidRDefault="0094315D" w:rsidP="008933B5"/>
        </w:tc>
      </w:tr>
      <w:tr w:rsidR="0094315D" w:rsidRPr="00056EC6" w14:paraId="527FCCBD" w14:textId="77777777" w:rsidTr="00316232">
        <w:tc>
          <w:tcPr>
            <w:tcW w:w="1035" w:type="dxa"/>
          </w:tcPr>
          <w:p w14:paraId="5553BA7C" w14:textId="77777777" w:rsidR="0094315D" w:rsidRPr="00056EC6" w:rsidRDefault="0094315D" w:rsidP="008933B5"/>
        </w:tc>
        <w:tc>
          <w:tcPr>
            <w:tcW w:w="5296" w:type="dxa"/>
          </w:tcPr>
          <w:p w14:paraId="08261246" w14:textId="26F74786" w:rsidR="0094315D" w:rsidRDefault="0094315D" w:rsidP="008933B5">
            <w:pPr>
              <w:tabs>
                <w:tab w:val="left" w:pos="460"/>
              </w:tabs>
            </w:pPr>
            <w:r>
              <w:t xml:space="preserve">Lieferung von zwei Handlampen Typ </w:t>
            </w:r>
            <w:proofErr w:type="spellStart"/>
            <w:r>
              <w:t>Adalit</w:t>
            </w:r>
            <w:proofErr w:type="spellEnd"/>
            <w:r>
              <w:t xml:space="preserve"> L-3000 (Power)</w:t>
            </w:r>
          </w:p>
        </w:tc>
        <w:tc>
          <w:tcPr>
            <w:tcW w:w="2736" w:type="dxa"/>
          </w:tcPr>
          <w:p w14:paraId="3797B822" w14:textId="77777777" w:rsidR="0094315D" w:rsidRPr="00056EC6" w:rsidRDefault="0094315D" w:rsidP="008933B5"/>
        </w:tc>
      </w:tr>
      <w:tr w:rsidR="0094315D" w:rsidRPr="00056EC6" w14:paraId="7765D9CF" w14:textId="77777777" w:rsidTr="00316232">
        <w:tc>
          <w:tcPr>
            <w:tcW w:w="1035" w:type="dxa"/>
          </w:tcPr>
          <w:p w14:paraId="3CFEB240" w14:textId="77777777" w:rsidR="0094315D" w:rsidRPr="00056EC6" w:rsidRDefault="0094315D" w:rsidP="008933B5"/>
        </w:tc>
        <w:tc>
          <w:tcPr>
            <w:tcW w:w="5296" w:type="dxa"/>
          </w:tcPr>
          <w:p w14:paraId="12090331" w14:textId="1A9681D1" w:rsidR="0094315D" w:rsidRDefault="00282D56" w:rsidP="008933B5">
            <w:pPr>
              <w:tabs>
                <w:tab w:val="left" w:pos="460"/>
              </w:tabs>
            </w:pPr>
            <w:r>
              <w:t>Montage</w:t>
            </w:r>
            <w:r w:rsidR="00946B13">
              <w:t xml:space="preserve"> und Anschluss</w:t>
            </w:r>
            <w:r>
              <w:t xml:space="preserve"> von zwei beigestellten Ladehalterungen für Digitalfunkgeräte (</w:t>
            </w:r>
            <w:proofErr w:type="spellStart"/>
            <w:r>
              <w:t>HRT´s</w:t>
            </w:r>
            <w:proofErr w:type="spellEnd"/>
            <w:r>
              <w:t>), passiv</w:t>
            </w:r>
          </w:p>
        </w:tc>
        <w:tc>
          <w:tcPr>
            <w:tcW w:w="2736" w:type="dxa"/>
          </w:tcPr>
          <w:p w14:paraId="7ECC1C47" w14:textId="77777777" w:rsidR="0094315D" w:rsidRPr="00056EC6" w:rsidRDefault="0094315D" w:rsidP="008933B5"/>
        </w:tc>
      </w:tr>
      <w:tr w:rsidR="00F0484D" w:rsidRPr="00056EC6" w14:paraId="4DF1ED9E" w14:textId="77777777" w:rsidTr="00316232">
        <w:tc>
          <w:tcPr>
            <w:tcW w:w="1035" w:type="dxa"/>
          </w:tcPr>
          <w:p w14:paraId="58FA33DF" w14:textId="77777777" w:rsidR="00F0484D" w:rsidRPr="00056EC6" w:rsidRDefault="00F0484D" w:rsidP="008933B5"/>
        </w:tc>
        <w:tc>
          <w:tcPr>
            <w:tcW w:w="5296" w:type="dxa"/>
          </w:tcPr>
          <w:p w14:paraId="11A4CCD4" w14:textId="26947B4F" w:rsidR="00F0484D" w:rsidRDefault="00F0484D" w:rsidP="008933B5">
            <w:pPr>
              <w:tabs>
                <w:tab w:val="left" w:pos="460"/>
              </w:tabs>
            </w:pPr>
            <w:r>
              <w:t>Lieferung und Montag eines Druckluftanschluss im Fahrerhaus mit Druckluftschlauch und Druckluftpistole</w:t>
            </w:r>
          </w:p>
        </w:tc>
        <w:tc>
          <w:tcPr>
            <w:tcW w:w="2736" w:type="dxa"/>
          </w:tcPr>
          <w:p w14:paraId="7A529A2F" w14:textId="77777777" w:rsidR="00F0484D" w:rsidRPr="00056EC6" w:rsidRDefault="00F0484D" w:rsidP="008933B5"/>
        </w:tc>
      </w:tr>
      <w:tr w:rsidR="0069389A" w:rsidRPr="00056EC6" w14:paraId="502D6CB3" w14:textId="77777777" w:rsidTr="00316232">
        <w:tc>
          <w:tcPr>
            <w:tcW w:w="1035" w:type="dxa"/>
          </w:tcPr>
          <w:p w14:paraId="5262D5F9" w14:textId="77777777" w:rsidR="0069389A" w:rsidRPr="00056EC6" w:rsidRDefault="0069389A" w:rsidP="008933B5"/>
        </w:tc>
        <w:tc>
          <w:tcPr>
            <w:tcW w:w="5296" w:type="dxa"/>
          </w:tcPr>
          <w:p w14:paraId="34B7A48C" w14:textId="77777777" w:rsidR="0069389A" w:rsidRPr="00056EC6" w:rsidRDefault="0069389A" w:rsidP="008933B5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043068B4" w14:textId="77777777" w:rsidR="0069389A" w:rsidRPr="00056EC6" w:rsidRDefault="0069389A" w:rsidP="008933B5"/>
        </w:tc>
      </w:tr>
      <w:tr w:rsidR="00F317B0" w:rsidRPr="00056EC6" w14:paraId="71476D8F" w14:textId="77777777" w:rsidTr="00316232">
        <w:tc>
          <w:tcPr>
            <w:tcW w:w="1035" w:type="dxa"/>
          </w:tcPr>
          <w:p w14:paraId="451FB01E" w14:textId="1ED42BB1" w:rsidR="0016384B" w:rsidRPr="00056EC6" w:rsidRDefault="0016384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6BB43661" w14:textId="77777777" w:rsidR="0016384B" w:rsidRPr="00056EC6" w:rsidRDefault="0016384B" w:rsidP="008933B5">
            <w:pPr>
              <w:tabs>
                <w:tab w:val="left" w:pos="460"/>
              </w:tabs>
              <w:rPr>
                <w:b/>
                <w:bCs/>
              </w:rPr>
            </w:pPr>
            <w:r w:rsidRPr="00056EC6">
              <w:rPr>
                <w:b/>
                <w:bCs/>
              </w:rPr>
              <w:t>Spiegel</w:t>
            </w:r>
          </w:p>
        </w:tc>
        <w:tc>
          <w:tcPr>
            <w:tcW w:w="2736" w:type="dxa"/>
          </w:tcPr>
          <w:p w14:paraId="7B970C03" w14:textId="77777777" w:rsidR="0016384B" w:rsidRPr="00056EC6" w:rsidRDefault="0016384B" w:rsidP="008933B5"/>
        </w:tc>
      </w:tr>
      <w:tr w:rsidR="00F317B0" w:rsidRPr="00056EC6" w14:paraId="71013973" w14:textId="77777777" w:rsidTr="00316232">
        <w:tc>
          <w:tcPr>
            <w:tcW w:w="1035" w:type="dxa"/>
            <w:shd w:val="clear" w:color="auto" w:fill="auto"/>
          </w:tcPr>
          <w:p w14:paraId="5C42E86E" w14:textId="02B1DF9B" w:rsidR="0016384B" w:rsidRPr="00056EC6" w:rsidRDefault="0016384B" w:rsidP="008933B5"/>
        </w:tc>
        <w:tc>
          <w:tcPr>
            <w:tcW w:w="5296" w:type="dxa"/>
          </w:tcPr>
          <w:p w14:paraId="0DDBA9F1" w14:textId="5BA56108" w:rsidR="0016384B" w:rsidRPr="00056EC6" w:rsidRDefault="007D7088" w:rsidP="008933B5">
            <w:pPr>
              <w:tabs>
                <w:tab w:val="left" w:pos="460"/>
              </w:tabs>
            </w:pPr>
            <w:r>
              <w:t>Außenr</w:t>
            </w:r>
            <w:r w:rsidR="0016384B" w:rsidRPr="00056EC6">
              <w:t>ückspiegel links und rechts, elektrisch verstellbar, beheizbar</w:t>
            </w:r>
          </w:p>
        </w:tc>
        <w:tc>
          <w:tcPr>
            <w:tcW w:w="2736" w:type="dxa"/>
          </w:tcPr>
          <w:p w14:paraId="3F133E32" w14:textId="77777777" w:rsidR="0016384B" w:rsidRPr="00056EC6" w:rsidRDefault="0016384B" w:rsidP="008933B5"/>
        </w:tc>
      </w:tr>
      <w:tr w:rsidR="00F317B0" w:rsidRPr="00056EC6" w14:paraId="0FA8B5CE" w14:textId="77777777" w:rsidTr="00316232">
        <w:tc>
          <w:tcPr>
            <w:tcW w:w="1035" w:type="dxa"/>
            <w:shd w:val="clear" w:color="auto" w:fill="auto"/>
          </w:tcPr>
          <w:p w14:paraId="5705E7D6" w14:textId="6196544F" w:rsidR="0016384B" w:rsidRPr="00056EC6" w:rsidRDefault="0016384B" w:rsidP="008933B5"/>
        </w:tc>
        <w:tc>
          <w:tcPr>
            <w:tcW w:w="5296" w:type="dxa"/>
          </w:tcPr>
          <w:p w14:paraId="189BEEB6" w14:textId="61F4DB61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Bordsteinspiegel rechts, elektrisch verstellbar, beheizbar</w:t>
            </w:r>
          </w:p>
        </w:tc>
        <w:tc>
          <w:tcPr>
            <w:tcW w:w="2736" w:type="dxa"/>
          </w:tcPr>
          <w:p w14:paraId="31217A29" w14:textId="77777777" w:rsidR="0016384B" w:rsidRPr="00056EC6" w:rsidRDefault="0016384B" w:rsidP="008933B5"/>
        </w:tc>
      </w:tr>
      <w:tr w:rsidR="00F317B0" w:rsidRPr="00056EC6" w14:paraId="3C0229C5" w14:textId="77777777" w:rsidTr="00316232">
        <w:tc>
          <w:tcPr>
            <w:tcW w:w="1035" w:type="dxa"/>
            <w:shd w:val="clear" w:color="auto" w:fill="auto"/>
          </w:tcPr>
          <w:p w14:paraId="5653564F" w14:textId="3103F179" w:rsidR="0016384B" w:rsidRPr="00056EC6" w:rsidRDefault="0016384B" w:rsidP="008933B5"/>
        </w:tc>
        <w:tc>
          <w:tcPr>
            <w:tcW w:w="5296" w:type="dxa"/>
          </w:tcPr>
          <w:p w14:paraId="5622F08F" w14:textId="786B0CC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Weitwinkelspiegel links und rechts, elektrisch verstellbar, beheizbar</w:t>
            </w:r>
          </w:p>
        </w:tc>
        <w:tc>
          <w:tcPr>
            <w:tcW w:w="2736" w:type="dxa"/>
          </w:tcPr>
          <w:p w14:paraId="15739251" w14:textId="77777777" w:rsidR="0016384B" w:rsidRPr="00056EC6" w:rsidRDefault="0016384B" w:rsidP="008933B5"/>
        </w:tc>
      </w:tr>
      <w:tr w:rsidR="00F317B0" w:rsidRPr="00056EC6" w14:paraId="490D75C1" w14:textId="77777777" w:rsidTr="00316232">
        <w:tc>
          <w:tcPr>
            <w:tcW w:w="1035" w:type="dxa"/>
          </w:tcPr>
          <w:p w14:paraId="3A094A53" w14:textId="67366751" w:rsidR="0016384B" w:rsidRPr="00056EC6" w:rsidRDefault="0016384B" w:rsidP="008933B5"/>
        </w:tc>
        <w:tc>
          <w:tcPr>
            <w:tcW w:w="5296" w:type="dxa"/>
          </w:tcPr>
          <w:p w14:paraId="1175313D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1 Fahrzeugfrontspiegel</w:t>
            </w:r>
          </w:p>
        </w:tc>
        <w:tc>
          <w:tcPr>
            <w:tcW w:w="2736" w:type="dxa"/>
          </w:tcPr>
          <w:p w14:paraId="57EEB7E4" w14:textId="77777777" w:rsidR="0016384B" w:rsidRPr="00056EC6" w:rsidRDefault="0016384B" w:rsidP="008933B5"/>
        </w:tc>
      </w:tr>
      <w:tr w:rsidR="00F317B0" w:rsidRPr="00056EC6" w14:paraId="020BC38E" w14:textId="77777777" w:rsidTr="00316232">
        <w:tc>
          <w:tcPr>
            <w:tcW w:w="1035" w:type="dxa"/>
          </w:tcPr>
          <w:p w14:paraId="3FE27102" w14:textId="0D096783" w:rsidR="0016384B" w:rsidRPr="00056EC6" w:rsidRDefault="0016384B" w:rsidP="008933B5"/>
        </w:tc>
        <w:tc>
          <w:tcPr>
            <w:tcW w:w="5296" w:type="dxa"/>
          </w:tcPr>
          <w:p w14:paraId="6D1632F7" w14:textId="5EEFE475" w:rsidR="0016384B" w:rsidRPr="00056EC6" w:rsidRDefault="001D15FE" w:rsidP="008933B5">
            <w:pPr>
              <w:tabs>
                <w:tab w:val="left" w:pos="460"/>
              </w:tabs>
            </w:pPr>
            <w:r>
              <w:t xml:space="preserve">Gehäuse Außenrückspiegel </w:t>
            </w:r>
            <w:r w:rsidR="0016384B">
              <w:t>lackiert RAL 3000</w:t>
            </w:r>
          </w:p>
        </w:tc>
        <w:tc>
          <w:tcPr>
            <w:tcW w:w="2736" w:type="dxa"/>
          </w:tcPr>
          <w:p w14:paraId="07AE1463" w14:textId="77777777" w:rsidR="0016384B" w:rsidRPr="00056EC6" w:rsidRDefault="0016384B" w:rsidP="008933B5"/>
        </w:tc>
      </w:tr>
      <w:tr w:rsidR="00F317B0" w:rsidRPr="00056EC6" w14:paraId="09D043C2" w14:textId="77777777" w:rsidTr="00316232">
        <w:tc>
          <w:tcPr>
            <w:tcW w:w="1035" w:type="dxa"/>
          </w:tcPr>
          <w:p w14:paraId="246B4F0C" w14:textId="61C3285A" w:rsidR="0016384B" w:rsidRPr="00056EC6" w:rsidRDefault="0016384B" w:rsidP="008933B5"/>
        </w:tc>
        <w:tc>
          <w:tcPr>
            <w:tcW w:w="5296" w:type="dxa"/>
          </w:tcPr>
          <w:p w14:paraId="43C44258" w14:textId="3E2E30E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Abbiegeassistenzsystem mit akustischer Warnung</w:t>
            </w:r>
            <w:r w:rsidR="007D7088">
              <w:t xml:space="preserve"> und Monitoranzeige</w:t>
            </w:r>
          </w:p>
        </w:tc>
        <w:tc>
          <w:tcPr>
            <w:tcW w:w="2736" w:type="dxa"/>
          </w:tcPr>
          <w:p w14:paraId="5B3212A4" w14:textId="77777777" w:rsidR="0016384B" w:rsidRPr="00056EC6" w:rsidRDefault="0016384B" w:rsidP="008933B5"/>
        </w:tc>
      </w:tr>
      <w:tr w:rsidR="00F317B0" w:rsidRPr="00056EC6" w14:paraId="4EEBA99E" w14:textId="77777777" w:rsidTr="00316232">
        <w:tc>
          <w:tcPr>
            <w:tcW w:w="1035" w:type="dxa"/>
          </w:tcPr>
          <w:p w14:paraId="02F5A4CB" w14:textId="77777777" w:rsidR="0016384B" w:rsidRPr="00056EC6" w:rsidRDefault="0016384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24BFBC24" w14:textId="6864D185" w:rsidR="0016384B" w:rsidRPr="00056EC6" w:rsidRDefault="0016384B" w:rsidP="008933B5">
            <w:pPr>
              <w:tabs>
                <w:tab w:val="left" w:pos="460"/>
              </w:tabs>
              <w:rPr>
                <w:b/>
                <w:bCs/>
              </w:rPr>
            </w:pPr>
          </w:p>
        </w:tc>
        <w:tc>
          <w:tcPr>
            <w:tcW w:w="2736" w:type="dxa"/>
          </w:tcPr>
          <w:p w14:paraId="6AA173FD" w14:textId="77777777" w:rsidR="0016384B" w:rsidRPr="00056EC6" w:rsidRDefault="0016384B" w:rsidP="008933B5"/>
        </w:tc>
      </w:tr>
      <w:tr w:rsidR="00F317B0" w:rsidRPr="00056EC6" w14:paraId="60D71D29" w14:textId="77777777" w:rsidTr="00316232">
        <w:tc>
          <w:tcPr>
            <w:tcW w:w="1035" w:type="dxa"/>
          </w:tcPr>
          <w:p w14:paraId="15C40ECB" w14:textId="5AE16C69" w:rsidR="0016384B" w:rsidRPr="00056EC6" w:rsidRDefault="0016384B" w:rsidP="008933B5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1D7846C2" w14:textId="77777777" w:rsidR="0016384B" w:rsidRPr="00056EC6" w:rsidRDefault="0016384B" w:rsidP="008933B5">
            <w:pPr>
              <w:tabs>
                <w:tab w:val="left" w:pos="460"/>
              </w:tabs>
              <w:rPr>
                <w:b/>
                <w:bCs/>
              </w:rPr>
            </w:pPr>
            <w:r w:rsidRPr="00056EC6">
              <w:rPr>
                <w:b/>
                <w:bCs/>
              </w:rPr>
              <w:t>Beleuchtung</w:t>
            </w:r>
          </w:p>
        </w:tc>
        <w:tc>
          <w:tcPr>
            <w:tcW w:w="2736" w:type="dxa"/>
          </w:tcPr>
          <w:p w14:paraId="2A3F3F1E" w14:textId="77777777" w:rsidR="0016384B" w:rsidRPr="00056EC6" w:rsidRDefault="0016384B" w:rsidP="008933B5"/>
        </w:tc>
      </w:tr>
      <w:tr w:rsidR="00F317B0" w:rsidRPr="00056EC6" w14:paraId="104761F8" w14:textId="77777777" w:rsidTr="00316232">
        <w:tc>
          <w:tcPr>
            <w:tcW w:w="1035" w:type="dxa"/>
          </w:tcPr>
          <w:p w14:paraId="37868D94" w14:textId="3E3FCC05" w:rsidR="0016384B" w:rsidRPr="00056EC6" w:rsidRDefault="0016384B" w:rsidP="008933B5"/>
        </w:tc>
        <w:tc>
          <w:tcPr>
            <w:tcW w:w="5296" w:type="dxa"/>
          </w:tcPr>
          <w:p w14:paraId="3FF23EE2" w14:textId="77777777" w:rsidR="0016384B" w:rsidRPr="00056EC6" w:rsidRDefault="0016384B" w:rsidP="008933B5">
            <w:pPr>
              <w:tabs>
                <w:tab w:val="left" w:pos="460"/>
              </w:tabs>
            </w:pPr>
            <w:r w:rsidRPr="00056EC6">
              <w:t>Frontscheinwerfer in LED-Technik für Rechtsverkehr, mit Leuchtweitenregulierung</w:t>
            </w:r>
          </w:p>
        </w:tc>
        <w:tc>
          <w:tcPr>
            <w:tcW w:w="2736" w:type="dxa"/>
          </w:tcPr>
          <w:p w14:paraId="4B632EF4" w14:textId="77777777" w:rsidR="0016384B" w:rsidRPr="00056EC6" w:rsidRDefault="0016384B" w:rsidP="008933B5"/>
        </w:tc>
      </w:tr>
      <w:tr w:rsidR="008F5681" w:rsidRPr="00056EC6" w14:paraId="0CAFF6FB" w14:textId="77777777" w:rsidTr="00316232">
        <w:tc>
          <w:tcPr>
            <w:tcW w:w="1035" w:type="dxa"/>
          </w:tcPr>
          <w:p w14:paraId="4A53D305" w14:textId="77777777" w:rsidR="008F5681" w:rsidRPr="00056EC6" w:rsidRDefault="008F5681" w:rsidP="008F5681"/>
        </w:tc>
        <w:tc>
          <w:tcPr>
            <w:tcW w:w="5296" w:type="dxa"/>
          </w:tcPr>
          <w:p w14:paraId="0CD35258" w14:textId="62A48718" w:rsidR="008F5681" w:rsidRPr="00056EC6" w:rsidRDefault="008F5681" w:rsidP="008F5681">
            <w:pPr>
              <w:tabs>
                <w:tab w:val="left" w:pos="460"/>
              </w:tabs>
            </w:pPr>
            <w:r>
              <w:t>Leuchtweitenregulierung manuell</w:t>
            </w:r>
          </w:p>
        </w:tc>
        <w:tc>
          <w:tcPr>
            <w:tcW w:w="2736" w:type="dxa"/>
          </w:tcPr>
          <w:p w14:paraId="220AA02F" w14:textId="77777777" w:rsidR="008F5681" w:rsidRPr="00056EC6" w:rsidRDefault="008F5681" w:rsidP="008F5681"/>
        </w:tc>
      </w:tr>
      <w:tr w:rsidR="008F5681" w:rsidRPr="00056EC6" w14:paraId="1672888F" w14:textId="77777777" w:rsidTr="00316232">
        <w:tc>
          <w:tcPr>
            <w:tcW w:w="1035" w:type="dxa"/>
          </w:tcPr>
          <w:p w14:paraId="1D8610C2" w14:textId="7828FB9E" w:rsidR="008F5681" w:rsidRPr="00056EC6" w:rsidRDefault="008F5681" w:rsidP="008F5681"/>
        </w:tc>
        <w:tc>
          <w:tcPr>
            <w:tcW w:w="5296" w:type="dxa"/>
          </w:tcPr>
          <w:p w14:paraId="3B3D95A7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Tagfahrlicht in LED-Technik</w:t>
            </w:r>
          </w:p>
        </w:tc>
        <w:tc>
          <w:tcPr>
            <w:tcW w:w="2736" w:type="dxa"/>
          </w:tcPr>
          <w:p w14:paraId="44A303D4" w14:textId="77777777" w:rsidR="008F5681" w:rsidRPr="00056EC6" w:rsidRDefault="008F5681" w:rsidP="008F5681"/>
        </w:tc>
      </w:tr>
      <w:tr w:rsidR="008F5681" w:rsidRPr="00056EC6" w14:paraId="72AC5BAF" w14:textId="77777777" w:rsidTr="00316232">
        <w:tc>
          <w:tcPr>
            <w:tcW w:w="1035" w:type="dxa"/>
          </w:tcPr>
          <w:p w14:paraId="42ED896D" w14:textId="7007BBB2" w:rsidR="008F5681" w:rsidRPr="00056EC6" w:rsidRDefault="008F5681" w:rsidP="008F5681"/>
        </w:tc>
        <w:tc>
          <w:tcPr>
            <w:tcW w:w="5296" w:type="dxa"/>
          </w:tcPr>
          <w:p w14:paraId="2DBDEC45" w14:textId="1C3328C2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Nebelscheinwerfer</w:t>
            </w:r>
            <w:r>
              <w:t xml:space="preserve"> in LED-Technik</w:t>
            </w:r>
          </w:p>
        </w:tc>
        <w:tc>
          <w:tcPr>
            <w:tcW w:w="2736" w:type="dxa"/>
          </w:tcPr>
          <w:p w14:paraId="6A1DEC74" w14:textId="77777777" w:rsidR="008F5681" w:rsidRPr="00056EC6" w:rsidRDefault="008F5681" w:rsidP="008F5681"/>
        </w:tc>
      </w:tr>
      <w:tr w:rsidR="008F5681" w:rsidRPr="00056EC6" w14:paraId="5663830C" w14:textId="77777777" w:rsidTr="00316232">
        <w:tc>
          <w:tcPr>
            <w:tcW w:w="1035" w:type="dxa"/>
          </w:tcPr>
          <w:p w14:paraId="32449AFD" w14:textId="77777777" w:rsidR="008F5681" w:rsidRPr="00056EC6" w:rsidRDefault="008F5681" w:rsidP="008F5681"/>
        </w:tc>
        <w:tc>
          <w:tcPr>
            <w:tcW w:w="5296" w:type="dxa"/>
          </w:tcPr>
          <w:p w14:paraId="0CFA98AE" w14:textId="25CEE480" w:rsidR="008F5681" w:rsidRPr="00056EC6" w:rsidRDefault="008F5681" w:rsidP="008F5681">
            <w:pPr>
              <w:tabs>
                <w:tab w:val="left" w:pos="460"/>
              </w:tabs>
            </w:pPr>
            <w:r>
              <w:t>Blinkleuchten seitlich in LED-Technik</w:t>
            </w:r>
          </w:p>
        </w:tc>
        <w:tc>
          <w:tcPr>
            <w:tcW w:w="2736" w:type="dxa"/>
          </w:tcPr>
          <w:p w14:paraId="04C00A9B" w14:textId="77777777" w:rsidR="008F5681" w:rsidRPr="00056EC6" w:rsidRDefault="008F5681" w:rsidP="008F5681"/>
        </w:tc>
      </w:tr>
      <w:tr w:rsidR="008F5681" w:rsidRPr="00056EC6" w14:paraId="6FCBC3F1" w14:textId="77777777" w:rsidTr="00316232">
        <w:tc>
          <w:tcPr>
            <w:tcW w:w="1035" w:type="dxa"/>
          </w:tcPr>
          <w:p w14:paraId="2F68BDFF" w14:textId="77777777" w:rsidR="008F5681" w:rsidRPr="00056EC6" w:rsidRDefault="008F5681" w:rsidP="008F5681"/>
        </w:tc>
        <w:tc>
          <w:tcPr>
            <w:tcW w:w="5296" w:type="dxa"/>
          </w:tcPr>
          <w:p w14:paraId="604DAC0D" w14:textId="008A89BE" w:rsidR="008F5681" w:rsidRDefault="008F5681" w:rsidP="008F5681">
            <w:pPr>
              <w:tabs>
                <w:tab w:val="left" w:pos="460"/>
              </w:tabs>
            </w:pPr>
            <w:r>
              <w:t>seitliche Markierungsleuchten nach EGR, Erweiterung</w:t>
            </w:r>
          </w:p>
        </w:tc>
        <w:tc>
          <w:tcPr>
            <w:tcW w:w="2736" w:type="dxa"/>
          </w:tcPr>
          <w:p w14:paraId="1ECE6A2B" w14:textId="77777777" w:rsidR="008F5681" w:rsidRPr="00056EC6" w:rsidRDefault="008F5681" w:rsidP="008F5681"/>
        </w:tc>
      </w:tr>
      <w:tr w:rsidR="008F5681" w:rsidRPr="00056EC6" w14:paraId="66912AF7" w14:textId="77777777" w:rsidTr="00316232">
        <w:tc>
          <w:tcPr>
            <w:tcW w:w="1035" w:type="dxa"/>
          </w:tcPr>
          <w:p w14:paraId="05478C12" w14:textId="77777777" w:rsidR="008F5681" w:rsidRPr="00056EC6" w:rsidRDefault="008F5681" w:rsidP="008F5681"/>
        </w:tc>
        <w:tc>
          <w:tcPr>
            <w:tcW w:w="5296" w:type="dxa"/>
          </w:tcPr>
          <w:p w14:paraId="24D53FFE" w14:textId="5C3D3D7A" w:rsidR="008F5681" w:rsidRPr="00056EC6" w:rsidRDefault="008F5681" w:rsidP="008F5681">
            <w:pPr>
              <w:tabs>
                <w:tab w:val="left" w:pos="460"/>
              </w:tabs>
            </w:pPr>
            <w:r>
              <w:t>Fahrlichtschaltung automatisch, wenn möglich Schaltung „Skandinavisch“ (Fahrlicht immer eingeschaltet bei Motorstart)</w:t>
            </w:r>
          </w:p>
        </w:tc>
        <w:tc>
          <w:tcPr>
            <w:tcW w:w="2736" w:type="dxa"/>
          </w:tcPr>
          <w:p w14:paraId="2404C89E" w14:textId="77777777" w:rsidR="008F5681" w:rsidRPr="00056EC6" w:rsidRDefault="008F5681" w:rsidP="008F5681"/>
        </w:tc>
      </w:tr>
      <w:tr w:rsidR="008F5681" w:rsidRPr="00056EC6" w14:paraId="440C1FF2" w14:textId="77777777" w:rsidTr="00316232">
        <w:tc>
          <w:tcPr>
            <w:tcW w:w="1035" w:type="dxa"/>
          </w:tcPr>
          <w:p w14:paraId="022B0E5A" w14:textId="77777777" w:rsidR="008F5681" w:rsidRPr="00056EC6" w:rsidRDefault="008F5681" w:rsidP="008F5681"/>
        </w:tc>
        <w:tc>
          <w:tcPr>
            <w:tcW w:w="5296" w:type="dxa"/>
          </w:tcPr>
          <w:p w14:paraId="48D252D5" w14:textId="743BA0CC" w:rsidR="008F5681" w:rsidRDefault="008F5681" w:rsidP="008F5681">
            <w:pPr>
              <w:tabs>
                <w:tab w:val="left" w:pos="460"/>
              </w:tabs>
            </w:pPr>
            <w:r>
              <w:t>Fernlichtassistent automatisch</w:t>
            </w:r>
          </w:p>
        </w:tc>
        <w:tc>
          <w:tcPr>
            <w:tcW w:w="2736" w:type="dxa"/>
          </w:tcPr>
          <w:p w14:paraId="47C0A1CD" w14:textId="77777777" w:rsidR="008F5681" w:rsidRPr="00056EC6" w:rsidRDefault="008F5681" w:rsidP="008F5681"/>
        </w:tc>
      </w:tr>
      <w:tr w:rsidR="008F5681" w:rsidRPr="00056EC6" w14:paraId="373F13E6" w14:textId="77777777" w:rsidTr="00316232">
        <w:tc>
          <w:tcPr>
            <w:tcW w:w="1035" w:type="dxa"/>
          </w:tcPr>
          <w:p w14:paraId="59D0C2ED" w14:textId="77777777" w:rsidR="008F5681" w:rsidRPr="00056EC6" w:rsidRDefault="008F5681" w:rsidP="008F5681"/>
        </w:tc>
        <w:tc>
          <w:tcPr>
            <w:tcW w:w="5296" w:type="dxa"/>
          </w:tcPr>
          <w:p w14:paraId="38D2E74C" w14:textId="68105943" w:rsidR="008F5681" w:rsidRDefault="008F5681" w:rsidP="008F5681">
            <w:pPr>
              <w:tabs>
                <w:tab w:val="left" w:pos="460"/>
              </w:tabs>
            </w:pPr>
            <w:r>
              <w:t>Komfortblinkfunktion</w:t>
            </w:r>
          </w:p>
        </w:tc>
        <w:tc>
          <w:tcPr>
            <w:tcW w:w="2736" w:type="dxa"/>
          </w:tcPr>
          <w:p w14:paraId="0E00295A" w14:textId="77777777" w:rsidR="008F5681" w:rsidRPr="00056EC6" w:rsidRDefault="008F5681" w:rsidP="008F5681"/>
        </w:tc>
      </w:tr>
      <w:tr w:rsidR="008F5681" w:rsidRPr="00056EC6" w14:paraId="2AC0870C" w14:textId="77777777" w:rsidTr="00316232">
        <w:tc>
          <w:tcPr>
            <w:tcW w:w="1035" w:type="dxa"/>
          </w:tcPr>
          <w:p w14:paraId="59463AEA" w14:textId="358887F6" w:rsidR="008F5681" w:rsidRPr="00056EC6" w:rsidRDefault="008F5681" w:rsidP="008F5681"/>
        </w:tc>
        <w:tc>
          <w:tcPr>
            <w:tcW w:w="5296" w:type="dxa"/>
          </w:tcPr>
          <w:p w14:paraId="764F0409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Positionsleuchten in LED-Technik nach STVZO</w:t>
            </w:r>
          </w:p>
        </w:tc>
        <w:tc>
          <w:tcPr>
            <w:tcW w:w="2736" w:type="dxa"/>
          </w:tcPr>
          <w:p w14:paraId="505AD617" w14:textId="77777777" w:rsidR="008F5681" w:rsidRPr="00056EC6" w:rsidRDefault="008F5681" w:rsidP="008F5681"/>
        </w:tc>
      </w:tr>
      <w:tr w:rsidR="008F5681" w:rsidRPr="00056EC6" w14:paraId="427F8DCC" w14:textId="77777777" w:rsidTr="00316232">
        <w:tc>
          <w:tcPr>
            <w:tcW w:w="1035" w:type="dxa"/>
          </w:tcPr>
          <w:p w14:paraId="3709A210" w14:textId="4377777F" w:rsidR="008F5681" w:rsidRPr="00056EC6" w:rsidRDefault="008F5681" w:rsidP="008F5681"/>
        </w:tc>
        <w:tc>
          <w:tcPr>
            <w:tcW w:w="5296" w:type="dxa"/>
          </w:tcPr>
          <w:p w14:paraId="079B1D54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Seitliche Markierungsleuchten in LED-Technik nach STVZO</w:t>
            </w:r>
          </w:p>
        </w:tc>
        <w:tc>
          <w:tcPr>
            <w:tcW w:w="2736" w:type="dxa"/>
          </w:tcPr>
          <w:p w14:paraId="64C0C700" w14:textId="77777777" w:rsidR="008F5681" w:rsidRPr="00056EC6" w:rsidRDefault="008F5681" w:rsidP="008F5681"/>
        </w:tc>
      </w:tr>
      <w:tr w:rsidR="008F5681" w:rsidRPr="00056EC6" w14:paraId="6211D602" w14:textId="77777777" w:rsidTr="00316232">
        <w:tc>
          <w:tcPr>
            <w:tcW w:w="1035" w:type="dxa"/>
          </w:tcPr>
          <w:p w14:paraId="326FAA1F" w14:textId="11DED832" w:rsidR="008F5681" w:rsidRPr="00056EC6" w:rsidRDefault="008F5681" w:rsidP="008F5681"/>
        </w:tc>
        <w:tc>
          <w:tcPr>
            <w:tcW w:w="5296" w:type="dxa"/>
          </w:tcPr>
          <w:p w14:paraId="00DE2708" w14:textId="1C19337A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Türeinstiegsbeleuchtung für Fahrer und Beifahrer</w:t>
            </w:r>
            <w:r>
              <w:t xml:space="preserve"> in LED-technik</w:t>
            </w:r>
          </w:p>
        </w:tc>
        <w:tc>
          <w:tcPr>
            <w:tcW w:w="2736" w:type="dxa"/>
          </w:tcPr>
          <w:p w14:paraId="658C011F" w14:textId="77777777" w:rsidR="008F5681" w:rsidRPr="00056EC6" w:rsidRDefault="008F5681" w:rsidP="008F5681"/>
        </w:tc>
      </w:tr>
      <w:tr w:rsidR="008F5681" w:rsidRPr="00056EC6" w14:paraId="75C0CBF8" w14:textId="77777777" w:rsidTr="00316232">
        <w:tc>
          <w:tcPr>
            <w:tcW w:w="1035" w:type="dxa"/>
          </w:tcPr>
          <w:p w14:paraId="687EC8E0" w14:textId="77777777" w:rsidR="008F5681" w:rsidRPr="00056EC6" w:rsidRDefault="008F5681" w:rsidP="008F5681"/>
        </w:tc>
        <w:tc>
          <w:tcPr>
            <w:tcW w:w="5296" w:type="dxa"/>
          </w:tcPr>
          <w:p w14:paraId="62ED2259" w14:textId="5B3EE46B" w:rsidR="008F5681" w:rsidRPr="00056EC6" w:rsidRDefault="008F5681" w:rsidP="008F5681">
            <w:pPr>
              <w:tabs>
                <w:tab w:val="left" w:pos="460"/>
              </w:tabs>
            </w:pPr>
            <w:r>
              <w:t xml:space="preserve">Steinschlagschutz für Frontscheinwerfer, Gitter, grobmaschig, schwarz </w:t>
            </w:r>
          </w:p>
        </w:tc>
        <w:tc>
          <w:tcPr>
            <w:tcW w:w="2736" w:type="dxa"/>
          </w:tcPr>
          <w:p w14:paraId="3E4B9C87" w14:textId="77777777" w:rsidR="008F5681" w:rsidRPr="00056EC6" w:rsidRDefault="008F5681" w:rsidP="008F5681"/>
        </w:tc>
      </w:tr>
      <w:tr w:rsidR="008F5681" w:rsidRPr="00056EC6" w14:paraId="105E6350" w14:textId="77777777" w:rsidTr="00316232">
        <w:tc>
          <w:tcPr>
            <w:tcW w:w="1035" w:type="dxa"/>
          </w:tcPr>
          <w:p w14:paraId="3F1619FC" w14:textId="77777777" w:rsidR="008F5681" w:rsidRPr="00056EC6" w:rsidRDefault="008F5681" w:rsidP="008F5681"/>
        </w:tc>
        <w:tc>
          <w:tcPr>
            <w:tcW w:w="5296" w:type="dxa"/>
          </w:tcPr>
          <w:p w14:paraId="4DEFB3F5" w14:textId="31A10410" w:rsidR="008F5681" w:rsidRPr="00056EC6" w:rsidRDefault="008F5681" w:rsidP="008F5681">
            <w:pPr>
              <w:tabs>
                <w:tab w:val="left" w:pos="460"/>
              </w:tabs>
            </w:pPr>
            <w:r>
              <w:t>Steinschlagschutz für Nebelscheinwerfer, Gitter, grobmaschig, schwarz</w:t>
            </w:r>
          </w:p>
        </w:tc>
        <w:tc>
          <w:tcPr>
            <w:tcW w:w="2736" w:type="dxa"/>
          </w:tcPr>
          <w:p w14:paraId="7FD7AEEB" w14:textId="77777777" w:rsidR="008F5681" w:rsidRPr="00056EC6" w:rsidRDefault="008F5681" w:rsidP="008F5681"/>
        </w:tc>
      </w:tr>
      <w:tr w:rsidR="008F5681" w:rsidRPr="00056EC6" w14:paraId="333679D1" w14:textId="77777777" w:rsidTr="00316232">
        <w:tc>
          <w:tcPr>
            <w:tcW w:w="1035" w:type="dxa"/>
          </w:tcPr>
          <w:p w14:paraId="39E74791" w14:textId="77777777" w:rsidR="008F5681" w:rsidRPr="00056EC6" w:rsidRDefault="008F5681" w:rsidP="008F5681"/>
        </w:tc>
        <w:tc>
          <w:tcPr>
            <w:tcW w:w="5296" w:type="dxa"/>
          </w:tcPr>
          <w:p w14:paraId="78B151A6" w14:textId="77777777" w:rsidR="008F5681" w:rsidRPr="00056EC6" w:rsidRDefault="008F5681" w:rsidP="008F5681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4596548D" w14:textId="77777777" w:rsidR="008F5681" w:rsidRPr="00056EC6" w:rsidRDefault="008F5681" w:rsidP="008F5681"/>
        </w:tc>
      </w:tr>
      <w:tr w:rsidR="008F5681" w:rsidRPr="00056EC6" w14:paraId="704E1B8C" w14:textId="77777777" w:rsidTr="00316232">
        <w:tc>
          <w:tcPr>
            <w:tcW w:w="1035" w:type="dxa"/>
          </w:tcPr>
          <w:p w14:paraId="364E717A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7A641634" w14:textId="77777777" w:rsidR="008F5681" w:rsidRPr="00056EC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</w:p>
        </w:tc>
        <w:tc>
          <w:tcPr>
            <w:tcW w:w="2736" w:type="dxa"/>
          </w:tcPr>
          <w:p w14:paraId="6CB4D4A1" w14:textId="77777777" w:rsidR="008F5681" w:rsidRPr="00056EC6" w:rsidRDefault="008F5681" w:rsidP="008F5681"/>
        </w:tc>
      </w:tr>
      <w:tr w:rsidR="008F5681" w:rsidRPr="00056EC6" w14:paraId="6F9F40D0" w14:textId="77777777" w:rsidTr="00316232">
        <w:tc>
          <w:tcPr>
            <w:tcW w:w="1035" w:type="dxa"/>
          </w:tcPr>
          <w:p w14:paraId="614BF2BA" w14:textId="42F6BF59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9ABA7E8" w14:textId="77777777" w:rsidR="008F5681" w:rsidRPr="00056EC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  <w:r w:rsidRPr="00056EC6">
              <w:rPr>
                <w:b/>
                <w:bCs/>
              </w:rPr>
              <w:t>Elektrik</w:t>
            </w:r>
          </w:p>
        </w:tc>
        <w:tc>
          <w:tcPr>
            <w:tcW w:w="2736" w:type="dxa"/>
          </w:tcPr>
          <w:p w14:paraId="09553D0F" w14:textId="77777777" w:rsidR="008F5681" w:rsidRPr="00056EC6" w:rsidRDefault="008F5681" w:rsidP="008F5681"/>
        </w:tc>
      </w:tr>
      <w:tr w:rsidR="008F5681" w:rsidRPr="00056EC6" w14:paraId="0485BB96" w14:textId="77777777" w:rsidTr="00316232">
        <w:tc>
          <w:tcPr>
            <w:tcW w:w="1035" w:type="dxa"/>
          </w:tcPr>
          <w:p w14:paraId="4B86708F" w14:textId="6DBA5AC0" w:rsidR="008F5681" w:rsidRPr="00056EC6" w:rsidRDefault="008F5681" w:rsidP="008F5681"/>
        </w:tc>
        <w:tc>
          <w:tcPr>
            <w:tcW w:w="5296" w:type="dxa"/>
          </w:tcPr>
          <w:p w14:paraId="7F9907AB" w14:textId="57D6614E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Leistungsfähigste lieferbare Lichtmaschine,</w:t>
            </w:r>
            <w:r>
              <w:t xml:space="preserve">  </w:t>
            </w:r>
            <w:r w:rsidRPr="00056EC6">
              <w:t xml:space="preserve"> 28V / mind. 120 A, mind. entsprechend der Energiebilanz des Fahrgestell- und Aufbauherstellers</w:t>
            </w:r>
          </w:p>
          <w:p w14:paraId="2CC836A4" w14:textId="77777777" w:rsidR="008F5681" w:rsidRPr="00056EC6" w:rsidRDefault="008F5681" w:rsidP="008F5681">
            <w:pPr>
              <w:tabs>
                <w:tab w:val="left" w:pos="460"/>
              </w:tabs>
            </w:pPr>
          </w:p>
          <w:p w14:paraId="17E4ED73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Typ angeben: _____________</w:t>
            </w:r>
          </w:p>
        </w:tc>
        <w:tc>
          <w:tcPr>
            <w:tcW w:w="2736" w:type="dxa"/>
          </w:tcPr>
          <w:p w14:paraId="44760D46" w14:textId="77777777" w:rsidR="008F5681" w:rsidRPr="00056EC6" w:rsidRDefault="008F5681" w:rsidP="008F5681"/>
        </w:tc>
      </w:tr>
      <w:tr w:rsidR="008F5681" w:rsidRPr="00056EC6" w14:paraId="12C80B89" w14:textId="77777777" w:rsidTr="00316232">
        <w:tc>
          <w:tcPr>
            <w:tcW w:w="1035" w:type="dxa"/>
          </w:tcPr>
          <w:p w14:paraId="197A2A75" w14:textId="6551724F" w:rsidR="008F5681" w:rsidRPr="00056EC6" w:rsidRDefault="008F5681" w:rsidP="008F5681"/>
        </w:tc>
        <w:tc>
          <w:tcPr>
            <w:tcW w:w="5296" w:type="dxa"/>
          </w:tcPr>
          <w:p w14:paraId="7EBB907C" w14:textId="55DE8FDF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 xml:space="preserve">2 wartungsfreie, verstärkte Batterien, mindestens </w:t>
            </w:r>
            <w:r>
              <w:t>230</w:t>
            </w:r>
            <w:r w:rsidRPr="00056EC6">
              <w:t xml:space="preserve"> Ah. mindestens entsprechend der Energiebilanz</w:t>
            </w:r>
            <w:r w:rsidR="00501FD5">
              <w:t>, nicht älter als 12 Monate</w:t>
            </w:r>
          </w:p>
        </w:tc>
        <w:tc>
          <w:tcPr>
            <w:tcW w:w="2736" w:type="dxa"/>
          </w:tcPr>
          <w:p w14:paraId="7CA2D7E9" w14:textId="77777777" w:rsidR="008F5681" w:rsidRPr="00056EC6" w:rsidRDefault="008F5681" w:rsidP="008F5681"/>
        </w:tc>
      </w:tr>
      <w:tr w:rsidR="008F5681" w:rsidRPr="00056EC6" w14:paraId="4AA08267" w14:textId="77777777" w:rsidTr="00316232">
        <w:tc>
          <w:tcPr>
            <w:tcW w:w="1035" w:type="dxa"/>
          </w:tcPr>
          <w:p w14:paraId="1F6F3B85" w14:textId="703417C8" w:rsidR="008F5681" w:rsidRPr="00056EC6" w:rsidRDefault="008F5681" w:rsidP="008F5681"/>
        </w:tc>
        <w:tc>
          <w:tcPr>
            <w:tcW w:w="5296" w:type="dxa"/>
          </w:tcPr>
          <w:p w14:paraId="094B325D" w14:textId="0391154B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Lagerung der Batterien in einem Batteriekasten</w:t>
            </w:r>
            <w:r>
              <w:t>, Wartungsfreundlich</w:t>
            </w:r>
          </w:p>
        </w:tc>
        <w:tc>
          <w:tcPr>
            <w:tcW w:w="2736" w:type="dxa"/>
          </w:tcPr>
          <w:p w14:paraId="24D7D37B" w14:textId="77777777" w:rsidR="008F5681" w:rsidRPr="00056EC6" w:rsidRDefault="008F5681" w:rsidP="008F5681"/>
        </w:tc>
      </w:tr>
      <w:tr w:rsidR="008F5681" w:rsidRPr="00056EC6" w14:paraId="6A32DE89" w14:textId="77777777" w:rsidTr="00316232">
        <w:tc>
          <w:tcPr>
            <w:tcW w:w="1035" w:type="dxa"/>
          </w:tcPr>
          <w:p w14:paraId="632C79DC" w14:textId="5D5B9C60" w:rsidR="008F5681" w:rsidRPr="00056EC6" w:rsidRDefault="008F5681" w:rsidP="008F5681"/>
        </w:tc>
        <w:tc>
          <w:tcPr>
            <w:tcW w:w="5296" w:type="dxa"/>
          </w:tcPr>
          <w:p w14:paraId="3C4BDE5D" w14:textId="1CC3F3B0" w:rsidR="008F5681" w:rsidRPr="00056EC6" w:rsidRDefault="008F5681" w:rsidP="008F5681">
            <w:pPr>
              <w:tabs>
                <w:tab w:val="left" w:pos="460"/>
              </w:tabs>
            </w:pPr>
            <w:r>
              <w:t>Batteriehauptschalter, elektrisch</w:t>
            </w:r>
          </w:p>
        </w:tc>
        <w:tc>
          <w:tcPr>
            <w:tcW w:w="2736" w:type="dxa"/>
          </w:tcPr>
          <w:p w14:paraId="459E6FC6" w14:textId="77777777" w:rsidR="008F5681" w:rsidRPr="00056EC6" w:rsidRDefault="008F5681" w:rsidP="008F5681"/>
        </w:tc>
      </w:tr>
      <w:tr w:rsidR="008F5681" w:rsidRPr="00056EC6" w14:paraId="17203604" w14:textId="77777777" w:rsidTr="00316232">
        <w:tc>
          <w:tcPr>
            <w:tcW w:w="1035" w:type="dxa"/>
          </w:tcPr>
          <w:p w14:paraId="698AABFE" w14:textId="77777777" w:rsidR="008F5681" w:rsidRPr="00056EC6" w:rsidRDefault="008F5681" w:rsidP="008F5681"/>
        </w:tc>
        <w:tc>
          <w:tcPr>
            <w:tcW w:w="5296" w:type="dxa"/>
          </w:tcPr>
          <w:p w14:paraId="07F51D6C" w14:textId="23C64A3F" w:rsidR="008F5681" w:rsidRDefault="008F5681" w:rsidP="008F5681">
            <w:pPr>
              <w:tabs>
                <w:tab w:val="left" w:pos="460"/>
              </w:tabs>
            </w:pPr>
            <w:r>
              <w:t>Lieferung und Montage einer optischen Batterieladezustandsanzeige möglichst im Bereich der Batterien</w:t>
            </w:r>
          </w:p>
        </w:tc>
        <w:tc>
          <w:tcPr>
            <w:tcW w:w="2736" w:type="dxa"/>
          </w:tcPr>
          <w:p w14:paraId="61766C28" w14:textId="77777777" w:rsidR="008F5681" w:rsidRPr="00056EC6" w:rsidRDefault="008F5681" w:rsidP="008F5681"/>
        </w:tc>
      </w:tr>
      <w:tr w:rsidR="008F5681" w:rsidRPr="00056EC6" w14:paraId="551B139D" w14:textId="77777777" w:rsidTr="00316232">
        <w:tc>
          <w:tcPr>
            <w:tcW w:w="1035" w:type="dxa"/>
          </w:tcPr>
          <w:p w14:paraId="1A79FEC0" w14:textId="77777777" w:rsidR="008F5681" w:rsidRPr="00056EC6" w:rsidRDefault="008F5681" w:rsidP="008F5681"/>
        </w:tc>
        <w:tc>
          <w:tcPr>
            <w:tcW w:w="5296" w:type="dxa"/>
          </w:tcPr>
          <w:p w14:paraId="552EDA80" w14:textId="5FB0234B" w:rsidR="008F5681" w:rsidRDefault="008F5681" w:rsidP="008F5681">
            <w:pPr>
              <w:tabs>
                <w:tab w:val="left" w:pos="460"/>
              </w:tabs>
            </w:pPr>
            <w:r>
              <w:t>Batteriewächter, optisch, akustisch</w:t>
            </w:r>
          </w:p>
        </w:tc>
        <w:tc>
          <w:tcPr>
            <w:tcW w:w="2736" w:type="dxa"/>
          </w:tcPr>
          <w:p w14:paraId="018136AC" w14:textId="77777777" w:rsidR="008F5681" w:rsidRPr="00056EC6" w:rsidRDefault="008F5681" w:rsidP="008F5681"/>
        </w:tc>
      </w:tr>
      <w:tr w:rsidR="008F5681" w:rsidRPr="00056EC6" w14:paraId="2A90C185" w14:textId="77777777" w:rsidTr="00316232">
        <w:tc>
          <w:tcPr>
            <w:tcW w:w="1035" w:type="dxa"/>
          </w:tcPr>
          <w:p w14:paraId="0AB796BE" w14:textId="4C95C18D" w:rsidR="008F5681" w:rsidRPr="00056EC6" w:rsidRDefault="008F5681" w:rsidP="008F5681"/>
        </w:tc>
        <w:tc>
          <w:tcPr>
            <w:tcW w:w="5296" w:type="dxa"/>
          </w:tcPr>
          <w:p w14:paraId="401EAB06" w14:textId="0CD06B66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Anhängersteckdose 15-polig 24V</w:t>
            </w:r>
          </w:p>
        </w:tc>
        <w:tc>
          <w:tcPr>
            <w:tcW w:w="2736" w:type="dxa"/>
          </w:tcPr>
          <w:p w14:paraId="7393E144" w14:textId="77777777" w:rsidR="008F5681" w:rsidRPr="00056EC6" w:rsidRDefault="008F5681" w:rsidP="008F5681"/>
        </w:tc>
      </w:tr>
      <w:tr w:rsidR="008F5681" w:rsidRPr="00056EC6" w14:paraId="123A4783" w14:textId="77777777" w:rsidTr="00316232">
        <w:tc>
          <w:tcPr>
            <w:tcW w:w="1035" w:type="dxa"/>
          </w:tcPr>
          <w:p w14:paraId="0E5CE4C9" w14:textId="46283127" w:rsidR="008F5681" w:rsidRPr="00056EC6" w:rsidRDefault="008F5681" w:rsidP="008F5681"/>
        </w:tc>
        <w:tc>
          <w:tcPr>
            <w:tcW w:w="5296" w:type="dxa"/>
          </w:tcPr>
          <w:p w14:paraId="1CC1A1DA" w14:textId="32B4E7AC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Anhängersteckdose 13-polig 12V</w:t>
            </w:r>
          </w:p>
        </w:tc>
        <w:tc>
          <w:tcPr>
            <w:tcW w:w="2736" w:type="dxa"/>
          </w:tcPr>
          <w:p w14:paraId="4B6AEFD4" w14:textId="77777777" w:rsidR="008F5681" w:rsidRPr="00056EC6" w:rsidRDefault="008F5681" w:rsidP="008F5681"/>
        </w:tc>
      </w:tr>
      <w:tr w:rsidR="008F5681" w:rsidRPr="00056EC6" w14:paraId="44F6FAD4" w14:textId="77777777" w:rsidTr="00316232">
        <w:tc>
          <w:tcPr>
            <w:tcW w:w="1035" w:type="dxa"/>
          </w:tcPr>
          <w:p w14:paraId="60D62C81" w14:textId="73EC18FF" w:rsidR="008F5681" w:rsidRPr="00056EC6" w:rsidRDefault="008F5681" w:rsidP="008F5681"/>
        </w:tc>
        <w:tc>
          <w:tcPr>
            <w:tcW w:w="5296" w:type="dxa"/>
          </w:tcPr>
          <w:p w14:paraId="13762862" w14:textId="6F19C8D9" w:rsidR="008F5681" w:rsidRPr="00056EC6" w:rsidRDefault="008F5681" w:rsidP="008F5681">
            <w:pPr>
              <w:tabs>
                <w:tab w:val="left" w:pos="460"/>
              </w:tabs>
            </w:pPr>
            <w:r>
              <w:t>Lieferung und Montag</w:t>
            </w:r>
            <w:r w:rsidR="00830246">
              <w:t>e</w:t>
            </w:r>
            <w:r>
              <w:t xml:space="preserve"> eines Unfalldatenspeicher (UDS) Systems</w:t>
            </w:r>
          </w:p>
        </w:tc>
        <w:tc>
          <w:tcPr>
            <w:tcW w:w="2736" w:type="dxa"/>
          </w:tcPr>
          <w:p w14:paraId="36F7F113" w14:textId="77777777" w:rsidR="008F5681" w:rsidRPr="00056EC6" w:rsidRDefault="008F5681" w:rsidP="008F5681"/>
        </w:tc>
      </w:tr>
      <w:tr w:rsidR="008F5681" w:rsidRPr="00056EC6" w14:paraId="10B7ABE6" w14:textId="77777777" w:rsidTr="00316232">
        <w:tc>
          <w:tcPr>
            <w:tcW w:w="1035" w:type="dxa"/>
          </w:tcPr>
          <w:p w14:paraId="52018336" w14:textId="0132C13C" w:rsidR="008F5681" w:rsidRPr="00056EC6" w:rsidRDefault="008F5681" w:rsidP="008F5681"/>
        </w:tc>
        <w:tc>
          <w:tcPr>
            <w:tcW w:w="5296" w:type="dxa"/>
          </w:tcPr>
          <w:p w14:paraId="1F13938C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Entfall Fahrtenschreiber</w:t>
            </w:r>
          </w:p>
        </w:tc>
        <w:tc>
          <w:tcPr>
            <w:tcW w:w="2736" w:type="dxa"/>
          </w:tcPr>
          <w:p w14:paraId="4D102F09" w14:textId="77777777" w:rsidR="008F5681" w:rsidRPr="00056EC6" w:rsidRDefault="008F5681" w:rsidP="008F5681"/>
        </w:tc>
      </w:tr>
      <w:tr w:rsidR="008F5681" w:rsidRPr="00056EC6" w14:paraId="173D7428" w14:textId="77777777" w:rsidTr="00316232">
        <w:tc>
          <w:tcPr>
            <w:tcW w:w="1035" w:type="dxa"/>
          </w:tcPr>
          <w:p w14:paraId="714A4BD4" w14:textId="27E513C0" w:rsidR="008F5681" w:rsidRPr="00056EC6" w:rsidRDefault="008F5681" w:rsidP="008F5681"/>
        </w:tc>
        <w:tc>
          <w:tcPr>
            <w:tcW w:w="5296" w:type="dxa"/>
          </w:tcPr>
          <w:p w14:paraId="4A4BEEFA" w14:textId="1FC4A110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Entfall Mautger</w:t>
            </w:r>
            <w:r>
              <w:t>ä</w:t>
            </w:r>
            <w:r w:rsidRPr="00056EC6">
              <w:t>t (TOLL COLLECT)</w:t>
            </w:r>
          </w:p>
        </w:tc>
        <w:tc>
          <w:tcPr>
            <w:tcW w:w="2736" w:type="dxa"/>
          </w:tcPr>
          <w:p w14:paraId="5E1BBEB7" w14:textId="77777777" w:rsidR="008F5681" w:rsidRPr="00056EC6" w:rsidRDefault="008F5681" w:rsidP="008F5681"/>
        </w:tc>
      </w:tr>
      <w:tr w:rsidR="008F5681" w:rsidRPr="00056EC6" w14:paraId="7588066B" w14:textId="77777777" w:rsidTr="00316232">
        <w:tc>
          <w:tcPr>
            <w:tcW w:w="1035" w:type="dxa"/>
          </w:tcPr>
          <w:p w14:paraId="2B9DEF69" w14:textId="76931F04" w:rsidR="008F5681" w:rsidRPr="00056EC6" w:rsidRDefault="008F5681" w:rsidP="008F5681"/>
        </w:tc>
        <w:tc>
          <w:tcPr>
            <w:tcW w:w="5296" w:type="dxa"/>
          </w:tcPr>
          <w:p w14:paraId="64F6508E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Warnsummer bei eingelegtem Rückwärtsgang, abschaltbar</w:t>
            </w:r>
          </w:p>
        </w:tc>
        <w:tc>
          <w:tcPr>
            <w:tcW w:w="2736" w:type="dxa"/>
          </w:tcPr>
          <w:p w14:paraId="587D4761" w14:textId="77777777" w:rsidR="008F5681" w:rsidRPr="00056EC6" w:rsidRDefault="008F5681" w:rsidP="008F5681"/>
        </w:tc>
      </w:tr>
      <w:tr w:rsidR="008F5681" w:rsidRPr="00056EC6" w14:paraId="0BEBA0AD" w14:textId="77777777" w:rsidTr="00316232">
        <w:tc>
          <w:tcPr>
            <w:tcW w:w="1035" w:type="dxa"/>
          </w:tcPr>
          <w:p w14:paraId="7E6B2623" w14:textId="4F3DB7C8" w:rsidR="008F5681" w:rsidRPr="00056EC6" w:rsidRDefault="008F5681" w:rsidP="008F5681"/>
        </w:tc>
        <w:tc>
          <w:tcPr>
            <w:tcW w:w="5296" w:type="dxa"/>
          </w:tcPr>
          <w:p w14:paraId="6FA302E0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Elektrische Schnittstelle an einer für den Aufbauhersteller günstigen Position.</w:t>
            </w:r>
          </w:p>
          <w:p w14:paraId="5BB23672" w14:textId="77777777" w:rsidR="008F5681" w:rsidRPr="00056EC6" w:rsidRDefault="008F5681" w:rsidP="008F5681">
            <w:pPr>
              <w:tabs>
                <w:tab w:val="left" w:pos="460"/>
              </w:tabs>
            </w:pPr>
          </w:p>
          <w:p w14:paraId="5EDFA2FB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Position angeben: _____________</w:t>
            </w:r>
          </w:p>
        </w:tc>
        <w:tc>
          <w:tcPr>
            <w:tcW w:w="2736" w:type="dxa"/>
          </w:tcPr>
          <w:p w14:paraId="447C62C8" w14:textId="77777777" w:rsidR="008F5681" w:rsidRPr="00056EC6" w:rsidRDefault="008F5681" w:rsidP="008F5681"/>
        </w:tc>
      </w:tr>
      <w:tr w:rsidR="008F5681" w:rsidRPr="00056EC6" w14:paraId="275FE902" w14:textId="77777777" w:rsidTr="00316232">
        <w:tc>
          <w:tcPr>
            <w:tcW w:w="1035" w:type="dxa"/>
          </w:tcPr>
          <w:p w14:paraId="687A0D18" w14:textId="28BC9A9F" w:rsidR="008F5681" w:rsidRPr="00056EC6" w:rsidRDefault="008F5681" w:rsidP="008F5681"/>
        </w:tc>
        <w:tc>
          <w:tcPr>
            <w:tcW w:w="5296" w:type="dxa"/>
          </w:tcPr>
          <w:p w14:paraId="2D554197" w14:textId="77777777" w:rsidR="008F5681" w:rsidRPr="00056EC6" w:rsidRDefault="008F5681" w:rsidP="008F5681">
            <w:pPr>
              <w:tabs>
                <w:tab w:val="left" w:pos="460"/>
              </w:tabs>
            </w:pPr>
            <w:proofErr w:type="spellStart"/>
            <w:r w:rsidRPr="00056EC6">
              <w:t>Einklanghorn</w:t>
            </w:r>
            <w:proofErr w:type="spellEnd"/>
            <w:r w:rsidRPr="00056EC6">
              <w:t xml:space="preserve"> elektrisch</w:t>
            </w:r>
          </w:p>
        </w:tc>
        <w:tc>
          <w:tcPr>
            <w:tcW w:w="2736" w:type="dxa"/>
          </w:tcPr>
          <w:p w14:paraId="3AC1F89A" w14:textId="77777777" w:rsidR="008F5681" w:rsidRPr="00056EC6" w:rsidRDefault="008F5681" w:rsidP="008F5681"/>
        </w:tc>
      </w:tr>
      <w:tr w:rsidR="008F5681" w:rsidRPr="00056EC6" w14:paraId="3DC599CA" w14:textId="77777777" w:rsidTr="00316232">
        <w:tc>
          <w:tcPr>
            <w:tcW w:w="1035" w:type="dxa"/>
          </w:tcPr>
          <w:p w14:paraId="257ABDEE" w14:textId="53CFABE5" w:rsidR="008F5681" w:rsidRPr="00056EC6" w:rsidRDefault="008F5681" w:rsidP="008F5681"/>
        </w:tc>
        <w:tc>
          <w:tcPr>
            <w:tcW w:w="5296" w:type="dxa"/>
          </w:tcPr>
          <w:p w14:paraId="70D522E2" w14:textId="2D774D75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Vorrüstung für Rundumkennleuchten/Blitzkennleuchten</w:t>
            </w:r>
            <w:r>
              <w:t xml:space="preserve"> auf dem Fahrerhaus und dem Fahrzeugheck</w:t>
            </w:r>
          </w:p>
        </w:tc>
        <w:tc>
          <w:tcPr>
            <w:tcW w:w="2736" w:type="dxa"/>
          </w:tcPr>
          <w:p w14:paraId="3BA8269F" w14:textId="77777777" w:rsidR="008F5681" w:rsidRPr="00056EC6" w:rsidRDefault="008F5681" w:rsidP="008F5681"/>
        </w:tc>
      </w:tr>
      <w:tr w:rsidR="008F5681" w:rsidRPr="00056EC6" w14:paraId="2AC06139" w14:textId="77777777" w:rsidTr="00316232">
        <w:tc>
          <w:tcPr>
            <w:tcW w:w="1035" w:type="dxa"/>
          </w:tcPr>
          <w:p w14:paraId="6FDBCFE2" w14:textId="77777777" w:rsidR="008F5681" w:rsidRPr="00056EC6" w:rsidRDefault="008F5681" w:rsidP="008F5681"/>
        </w:tc>
        <w:tc>
          <w:tcPr>
            <w:tcW w:w="5296" w:type="dxa"/>
          </w:tcPr>
          <w:p w14:paraId="5EC2F5BB" w14:textId="019FB55F" w:rsidR="008F5681" w:rsidRPr="00056EC6" w:rsidRDefault="008F5681" w:rsidP="008F5681">
            <w:pPr>
              <w:tabs>
                <w:tab w:val="left" w:pos="460"/>
              </w:tabs>
            </w:pPr>
            <w:r>
              <w:t>2x Manövrierscheinwerfer an den Außenspiegeln nach hinten in leistungsstarker LED-Technik</w:t>
            </w:r>
            <w:r w:rsidR="007E41B5">
              <w:t xml:space="preserve">, min. </w:t>
            </w:r>
            <w:r w:rsidR="003266B9">
              <w:t>4000</w:t>
            </w:r>
            <w:r w:rsidR="007E41B5">
              <w:t xml:space="preserve"> Lumen</w:t>
            </w:r>
            <w:r w:rsidR="003266B9">
              <w:t>, Typ Hella Beam S-Serie Square 4000lm, oder vergleichbar</w:t>
            </w:r>
          </w:p>
        </w:tc>
        <w:tc>
          <w:tcPr>
            <w:tcW w:w="2736" w:type="dxa"/>
          </w:tcPr>
          <w:p w14:paraId="7859DEAC" w14:textId="77777777" w:rsidR="008F5681" w:rsidRPr="00056EC6" w:rsidRDefault="008F5681" w:rsidP="008F5681"/>
        </w:tc>
      </w:tr>
      <w:tr w:rsidR="008F5681" w:rsidRPr="00056EC6" w14:paraId="6BA6802C" w14:textId="77777777" w:rsidTr="00316232">
        <w:tc>
          <w:tcPr>
            <w:tcW w:w="1035" w:type="dxa"/>
          </w:tcPr>
          <w:p w14:paraId="5E6002D1" w14:textId="77777777" w:rsidR="008F5681" w:rsidRPr="00056EC6" w:rsidRDefault="008F5681" w:rsidP="008F5681"/>
        </w:tc>
        <w:tc>
          <w:tcPr>
            <w:tcW w:w="5296" w:type="dxa"/>
          </w:tcPr>
          <w:p w14:paraId="2458EDB6" w14:textId="2FC13D73" w:rsidR="008F5681" w:rsidRPr="00056EC6" w:rsidRDefault="008F5681" w:rsidP="008F5681">
            <w:pPr>
              <w:tabs>
                <w:tab w:val="left" w:pos="460"/>
              </w:tabs>
            </w:pPr>
            <w:r>
              <w:t xml:space="preserve">2x Arbeitsscheinwerfer in leistungsstarker LED-Technik am Fahrerhaus nach hinten </w:t>
            </w:r>
            <w:proofErr w:type="spellStart"/>
            <w:r>
              <w:t>re</w:t>
            </w:r>
            <w:proofErr w:type="spellEnd"/>
            <w:r>
              <w:t>. und li.</w:t>
            </w:r>
            <w:r w:rsidR="007E41B5">
              <w:t xml:space="preserve">, min. </w:t>
            </w:r>
            <w:r w:rsidR="003266B9">
              <w:t>4000</w:t>
            </w:r>
            <w:r w:rsidR="007E41B5">
              <w:t xml:space="preserve"> Lumen</w:t>
            </w:r>
            <w:r w:rsidR="003266B9">
              <w:t>, Typ Hella Beam S-Serie Square 4000lm, oder vergleichbar</w:t>
            </w:r>
          </w:p>
        </w:tc>
        <w:tc>
          <w:tcPr>
            <w:tcW w:w="2736" w:type="dxa"/>
          </w:tcPr>
          <w:p w14:paraId="02A4142C" w14:textId="77777777" w:rsidR="008F5681" w:rsidRPr="00056EC6" w:rsidRDefault="008F5681" w:rsidP="008F5681"/>
        </w:tc>
      </w:tr>
      <w:tr w:rsidR="008F5681" w:rsidRPr="00056EC6" w14:paraId="070AE654" w14:textId="77777777" w:rsidTr="00316232">
        <w:tc>
          <w:tcPr>
            <w:tcW w:w="1035" w:type="dxa"/>
          </w:tcPr>
          <w:p w14:paraId="25568EF5" w14:textId="77777777" w:rsidR="008F5681" w:rsidRPr="00056EC6" w:rsidRDefault="008F5681" w:rsidP="008F5681"/>
        </w:tc>
        <w:tc>
          <w:tcPr>
            <w:tcW w:w="5296" w:type="dxa"/>
          </w:tcPr>
          <w:p w14:paraId="04B704AE" w14:textId="0430417F" w:rsidR="008F5681" w:rsidRPr="00056EC6" w:rsidRDefault="008F5681" w:rsidP="008F5681">
            <w:pPr>
              <w:tabs>
                <w:tab w:val="left" w:pos="460"/>
              </w:tabs>
            </w:pPr>
            <w:r>
              <w:t>2x Arbeitsscheinwerfer auf dem Fahrerhaus nach vorne in leistungsstarker LED-Technik</w:t>
            </w:r>
            <w:r w:rsidR="007E41B5">
              <w:t xml:space="preserve">, min. </w:t>
            </w:r>
            <w:r w:rsidR="003266B9">
              <w:t>4000</w:t>
            </w:r>
            <w:r w:rsidR="007E41B5">
              <w:t xml:space="preserve"> Lumen</w:t>
            </w:r>
            <w:r w:rsidR="003266B9">
              <w:t>, Typ Hella Beam S-Serie Square 4000lm, oder vergleichbar</w:t>
            </w:r>
          </w:p>
        </w:tc>
        <w:tc>
          <w:tcPr>
            <w:tcW w:w="2736" w:type="dxa"/>
          </w:tcPr>
          <w:p w14:paraId="7C3B391C" w14:textId="77777777" w:rsidR="008F5681" w:rsidRPr="00056EC6" w:rsidRDefault="008F5681" w:rsidP="008F5681"/>
        </w:tc>
      </w:tr>
      <w:tr w:rsidR="008F5681" w:rsidRPr="00056EC6" w14:paraId="1801E74C" w14:textId="77777777" w:rsidTr="00316232">
        <w:tc>
          <w:tcPr>
            <w:tcW w:w="1035" w:type="dxa"/>
          </w:tcPr>
          <w:p w14:paraId="05D35D1D" w14:textId="77777777" w:rsidR="008F5681" w:rsidRPr="00056EC6" w:rsidRDefault="008F5681" w:rsidP="008F5681"/>
        </w:tc>
        <w:tc>
          <w:tcPr>
            <w:tcW w:w="5296" w:type="dxa"/>
          </w:tcPr>
          <w:p w14:paraId="18A7D7B6" w14:textId="6982D48F" w:rsidR="008F5681" w:rsidRPr="00056EC6" w:rsidRDefault="008F5681" w:rsidP="008F5681">
            <w:pPr>
              <w:tabs>
                <w:tab w:val="left" w:pos="460"/>
              </w:tabs>
            </w:pPr>
            <w:r>
              <w:t xml:space="preserve">2x Arbeitsscheinwerfer in leistungsstarker LED-Technik am Fahrgestell nach hinten </w:t>
            </w:r>
            <w:proofErr w:type="spellStart"/>
            <w:r>
              <w:t>re</w:t>
            </w:r>
            <w:proofErr w:type="spellEnd"/>
            <w:r>
              <w:t xml:space="preserve">. und li. </w:t>
            </w:r>
            <w:r w:rsidR="006D29BB">
              <w:t>z</w:t>
            </w:r>
            <w:r>
              <w:t>ur Beleuchtung der seitlichen Radkästen/Hinterachse</w:t>
            </w:r>
            <w:r w:rsidR="007E41B5">
              <w:t xml:space="preserve">, min </w:t>
            </w:r>
            <w:r w:rsidR="003266B9">
              <w:t>4000</w:t>
            </w:r>
            <w:r w:rsidR="007E41B5">
              <w:t xml:space="preserve"> Lumen</w:t>
            </w:r>
            <w:r w:rsidR="003266B9">
              <w:t>, Typ Hella Beam S-Serie Square 4000lm, oder vergleichbar</w:t>
            </w:r>
          </w:p>
        </w:tc>
        <w:tc>
          <w:tcPr>
            <w:tcW w:w="2736" w:type="dxa"/>
          </w:tcPr>
          <w:p w14:paraId="7A0B211A" w14:textId="77777777" w:rsidR="008F5681" w:rsidRPr="00056EC6" w:rsidRDefault="008F5681" w:rsidP="008F5681"/>
        </w:tc>
      </w:tr>
      <w:tr w:rsidR="008F5681" w:rsidRPr="00056EC6" w14:paraId="3A9B7FB3" w14:textId="77777777" w:rsidTr="00316232">
        <w:tc>
          <w:tcPr>
            <w:tcW w:w="1035" w:type="dxa"/>
          </w:tcPr>
          <w:p w14:paraId="12B17A7F" w14:textId="77777777" w:rsidR="008F5681" w:rsidRPr="00056EC6" w:rsidRDefault="008F5681" w:rsidP="008F5681"/>
        </w:tc>
        <w:tc>
          <w:tcPr>
            <w:tcW w:w="5296" w:type="dxa"/>
          </w:tcPr>
          <w:p w14:paraId="3DB51BA0" w14:textId="5B4C380A" w:rsidR="008F5681" w:rsidRPr="00056EC6" w:rsidRDefault="008F5681" w:rsidP="008F5681">
            <w:pPr>
              <w:tabs>
                <w:tab w:val="left" w:pos="460"/>
              </w:tabs>
            </w:pPr>
            <w:r>
              <w:t xml:space="preserve">2x Arbeitsscheinwerfer in leistungsstarker LED-Technik am Fahrgestellende nach vorne </w:t>
            </w:r>
            <w:proofErr w:type="spellStart"/>
            <w:r>
              <w:t>re</w:t>
            </w:r>
            <w:proofErr w:type="spellEnd"/>
            <w:r>
              <w:t xml:space="preserve">. und li. </w:t>
            </w:r>
            <w:r w:rsidR="004E6C13">
              <w:t>z</w:t>
            </w:r>
            <w:r>
              <w:t>ur Beleuchtung der seitlichen Radkästen/Hinterachse</w:t>
            </w:r>
            <w:r w:rsidR="007E41B5">
              <w:t xml:space="preserve">, min. </w:t>
            </w:r>
            <w:r w:rsidR="003266B9">
              <w:t>4000</w:t>
            </w:r>
            <w:r w:rsidR="007E41B5">
              <w:t xml:space="preserve"> Lumen</w:t>
            </w:r>
            <w:r w:rsidR="003266B9">
              <w:t>, Typ Hella Beam S-Serie Square 4000lm, oder vergleichbar</w:t>
            </w:r>
          </w:p>
        </w:tc>
        <w:tc>
          <w:tcPr>
            <w:tcW w:w="2736" w:type="dxa"/>
          </w:tcPr>
          <w:p w14:paraId="67F19985" w14:textId="77777777" w:rsidR="008F5681" w:rsidRPr="00056EC6" w:rsidRDefault="008F5681" w:rsidP="008F5681"/>
        </w:tc>
      </w:tr>
      <w:tr w:rsidR="008F5681" w:rsidRPr="00056EC6" w14:paraId="407CF838" w14:textId="77777777" w:rsidTr="00316232">
        <w:tc>
          <w:tcPr>
            <w:tcW w:w="1035" w:type="dxa"/>
          </w:tcPr>
          <w:p w14:paraId="64500947" w14:textId="77777777" w:rsidR="008F5681" w:rsidRPr="00056EC6" w:rsidRDefault="008F5681" w:rsidP="008F5681"/>
        </w:tc>
        <w:tc>
          <w:tcPr>
            <w:tcW w:w="5296" w:type="dxa"/>
          </w:tcPr>
          <w:p w14:paraId="6D80C2A1" w14:textId="50496145" w:rsidR="008F5681" w:rsidRPr="00056EC6" w:rsidRDefault="008F5681" w:rsidP="008F5681">
            <w:pPr>
              <w:tabs>
                <w:tab w:val="left" w:pos="460"/>
              </w:tabs>
            </w:pPr>
            <w:r>
              <w:t xml:space="preserve">2x Arbeitsscheinwerfer in leistungsstarker LED-Technik am Fahrgestellende nach hinten </w:t>
            </w:r>
            <w:proofErr w:type="spellStart"/>
            <w:r>
              <w:t>re</w:t>
            </w:r>
            <w:proofErr w:type="spellEnd"/>
            <w:r>
              <w:t xml:space="preserve">. und li. </w:t>
            </w:r>
            <w:r w:rsidR="000D1672">
              <w:t>z</w:t>
            </w:r>
            <w:r>
              <w:t>ur Beleuchtung des rückwärtigen Raumes</w:t>
            </w:r>
            <w:r w:rsidR="007E41B5">
              <w:t xml:space="preserve">, min. </w:t>
            </w:r>
            <w:r w:rsidR="003266B9">
              <w:t>4000</w:t>
            </w:r>
            <w:r w:rsidR="007E41B5">
              <w:t xml:space="preserve"> Lumen</w:t>
            </w:r>
            <w:r w:rsidR="003266B9">
              <w:t xml:space="preserve">, Typ Hella Beam S-Serie Square 4000lm, oder vergleichbar </w:t>
            </w:r>
          </w:p>
        </w:tc>
        <w:tc>
          <w:tcPr>
            <w:tcW w:w="2736" w:type="dxa"/>
          </w:tcPr>
          <w:p w14:paraId="7FB79285" w14:textId="77777777" w:rsidR="008F5681" w:rsidRPr="00056EC6" w:rsidRDefault="008F5681" w:rsidP="008F5681"/>
        </w:tc>
      </w:tr>
      <w:tr w:rsidR="008F5681" w:rsidRPr="00056EC6" w14:paraId="20D0A840" w14:textId="77777777" w:rsidTr="00316232">
        <w:tc>
          <w:tcPr>
            <w:tcW w:w="1035" w:type="dxa"/>
          </w:tcPr>
          <w:p w14:paraId="2A0CE41F" w14:textId="77777777" w:rsidR="008F5681" w:rsidRPr="00056EC6" w:rsidRDefault="008F5681" w:rsidP="008F5681"/>
        </w:tc>
        <w:tc>
          <w:tcPr>
            <w:tcW w:w="5296" w:type="dxa"/>
          </w:tcPr>
          <w:p w14:paraId="4B983E92" w14:textId="456798FC" w:rsidR="008F5681" w:rsidRDefault="008F5681" w:rsidP="008F5681">
            <w:pPr>
              <w:tabs>
                <w:tab w:val="left" w:pos="460"/>
              </w:tabs>
            </w:pPr>
            <w:r>
              <w:t>Blendfreie Umfeld</w:t>
            </w:r>
            <w:r w:rsidR="0042452F">
              <w:t>-B</w:t>
            </w:r>
            <w:r>
              <w:t>eleuchtung in leistungsstarker LED-Technik unterhalb des Aufbaus</w:t>
            </w:r>
          </w:p>
        </w:tc>
        <w:tc>
          <w:tcPr>
            <w:tcW w:w="2736" w:type="dxa"/>
          </w:tcPr>
          <w:p w14:paraId="2AA5418E" w14:textId="77777777" w:rsidR="008F5681" w:rsidRPr="00056EC6" w:rsidRDefault="008F5681" w:rsidP="008F5681"/>
        </w:tc>
      </w:tr>
      <w:tr w:rsidR="008F5681" w:rsidRPr="00056EC6" w14:paraId="1337A7EE" w14:textId="77777777" w:rsidTr="00316232">
        <w:tc>
          <w:tcPr>
            <w:tcW w:w="1035" w:type="dxa"/>
          </w:tcPr>
          <w:p w14:paraId="4241A902" w14:textId="77777777" w:rsidR="008F5681" w:rsidRPr="00056EC6" w:rsidRDefault="008F5681" w:rsidP="008F5681"/>
        </w:tc>
        <w:tc>
          <w:tcPr>
            <w:tcW w:w="5296" w:type="dxa"/>
          </w:tcPr>
          <w:p w14:paraId="6BFD7FE0" w14:textId="6F228863" w:rsidR="008F5681" w:rsidRPr="00056EC6" w:rsidRDefault="008F5681" w:rsidP="008F5681">
            <w:pPr>
              <w:tabs>
                <w:tab w:val="left" w:pos="460"/>
              </w:tabs>
            </w:pPr>
            <w:r>
              <w:t xml:space="preserve">Abschaltung aller Arbeitsscheinwerfer und Unterbodenbeleuchtung geschwindigkeitsabhängig, manuelle Schaltung möglich, automatische Aktivierung bei </w:t>
            </w:r>
            <w:r w:rsidR="00A80657">
              <w:t>Betätigung</w:t>
            </w:r>
            <w:r>
              <w:t xml:space="preserve"> des Rückwärtsganges</w:t>
            </w:r>
          </w:p>
        </w:tc>
        <w:tc>
          <w:tcPr>
            <w:tcW w:w="2736" w:type="dxa"/>
          </w:tcPr>
          <w:p w14:paraId="771F9F85" w14:textId="77777777" w:rsidR="008F5681" w:rsidRPr="00056EC6" w:rsidRDefault="008F5681" w:rsidP="008F5681"/>
        </w:tc>
      </w:tr>
      <w:tr w:rsidR="008F5681" w:rsidRPr="00056EC6" w14:paraId="3F0A6F49" w14:textId="77777777" w:rsidTr="00316232">
        <w:tc>
          <w:tcPr>
            <w:tcW w:w="1035" w:type="dxa"/>
          </w:tcPr>
          <w:p w14:paraId="71F5F007" w14:textId="77777777" w:rsidR="008F5681" w:rsidRPr="00056EC6" w:rsidRDefault="008F5681" w:rsidP="008F5681"/>
        </w:tc>
        <w:tc>
          <w:tcPr>
            <w:tcW w:w="5296" w:type="dxa"/>
          </w:tcPr>
          <w:p w14:paraId="030629F1" w14:textId="2D99B86D" w:rsidR="008F5681" w:rsidRDefault="008F5681" w:rsidP="008F5681">
            <w:pPr>
              <w:tabs>
                <w:tab w:val="left" w:pos="460"/>
              </w:tabs>
            </w:pPr>
            <w:r>
              <w:t xml:space="preserve">Stromeinspeisung/Ladeerhaltung Typ </w:t>
            </w:r>
            <w:proofErr w:type="spellStart"/>
            <w:r>
              <w:t>RettBox</w:t>
            </w:r>
            <w:proofErr w:type="spellEnd"/>
            <w:r>
              <w:t xml:space="preserve"> </w:t>
            </w:r>
            <w:proofErr w:type="spellStart"/>
            <w:r w:rsidR="00BD4C5F">
              <w:t>One</w:t>
            </w:r>
            <w:proofErr w:type="spellEnd"/>
            <w:r w:rsidR="00BD4C5F">
              <w:t xml:space="preserve"> </w:t>
            </w:r>
            <w:r>
              <w:t>Air, 230V mit Ladeg</w:t>
            </w:r>
            <w:r w:rsidR="0042452F">
              <w:t>e</w:t>
            </w:r>
            <w:r>
              <w:t>rät LEAB ABC 2430 II, inkl. Startsperre ohne Hallenanschlusskabel</w:t>
            </w:r>
          </w:p>
        </w:tc>
        <w:tc>
          <w:tcPr>
            <w:tcW w:w="2736" w:type="dxa"/>
          </w:tcPr>
          <w:p w14:paraId="1E83BD86" w14:textId="77777777" w:rsidR="008F5681" w:rsidRPr="00056EC6" w:rsidRDefault="008F5681" w:rsidP="008F5681"/>
        </w:tc>
      </w:tr>
      <w:tr w:rsidR="008F5681" w:rsidRPr="00056EC6" w14:paraId="597EA8C3" w14:textId="77777777" w:rsidTr="00316232">
        <w:tc>
          <w:tcPr>
            <w:tcW w:w="1035" w:type="dxa"/>
          </w:tcPr>
          <w:p w14:paraId="62136AAC" w14:textId="77777777" w:rsidR="008F5681" w:rsidRPr="00056EC6" w:rsidRDefault="008F5681" w:rsidP="008F5681"/>
        </w:tc>
        <w:tc>
          <w:tcPr>
            <w:tcW w:w="5296" w:type="dxa"/>
          </w:tcPr>
          <w:p w14:paraId="1DF0295E" w14:textId="0C930576" w:rsidR="008F5681" w:rsidRDefault="008F5681" w:rsidP="008F5681">
            <w:pPr>
              <w:tabs>
                <w:tab w:val="left" w:pos="460"/>
              </w:tabs>
            </w:pPr>
            <w:r>
              <w:t>Zusätzliche Nato-Steckdose zur Starthilfe</w:t>
            </w:r>
          </w:p>
        </w:tc>
        <w:tc>
          <w:tcPr>
            <w:tcW w:w="2736" w:type="dxa"/>
          </w:tcPr>
          <w:p w14:paraId="216FCFAB" w14:textId="77777777" w:rsidR="008F5681" w:rsidRPr="00056EC6" w:rsidRDefault="008F5681" w:rsidP="008F5681"/>
        </w:tc>
      </w:tr>
      <w:tr w:rsidR="008F5681" w:rsidRPr="00056EC6" w14:paraId="12C35454" w14:textId="77777777" w:rsidTr="00316232">
        <w:tc>
          <w:tcPr>
            <w:tcW w:w="1035" w:type="dxa"/>
          </w:tcPr>
          <w:p w14:paraId="2F5E7EB1" w14:textId="77777777" w:rsidR="008F5681" w:rsidRPr="00056EC6" w:rsidRDefault="008F5681" w:rsidP="008F5681"/>
        </w:tc>
        <w:tc>
          <w:tcPr>
            <w:tcW w:w="5296" w:type="dxa"/>
          </w:tcPr>
          <w:p w14:paraId="572F1FD8" w14:textId="798F6681" w:rsidR="008F5681" w:rsidRDefault="008F5681" w:rsidP="008F5681">
            <w:pPr>
              <w:tabs>
                <w:tab w:val="left" w:pos="460"/>
              </w:tabs>
            </w:pPr>
            <w:r>
              <w:t>Lieferung Starthilfekabel Nato-Stecker/Krokodil-Anschlussklemmen, Länge 5m</w:t>
            </w:r>
          </w:p>
        </w:tc>
        <w:tc>
          <w:tcPr>
            <w:tcW w:w="2736" w:type="dxa"/>
          </w:tcPr>
          <w:p w14:paraId="45E58F9D" w14:textId="77777777" w:rsidR="008F5681" w:rsidRPr="00056EC6" w:rsidRDefault="008F5681" w:rsidP="008F5681"/>
        </w:tc>
      </w:tr>
      <w:tr w:rsidR="008F5681" w:rsidRPr="00056EC6" w14:paraId="2D2AE442" w14:textId="77777777" w:rsidTr="00316232">
        <w:tc>
          <w:tcPr>
            <w:tcW w:w="1035" w:type="dxa"/>
          </w:tcPr>
          <w:p w14:paraId="3CB40521" w14:textId="77777777" w:rsidR="008F5681" w:rsidRPr="00056EC6" w:rsidRDefault="008F5681" w:rsidP="008F5681"/>
        </w:tc>
        <w:tc>
          <w:tcPr>
            <w:tcW w:w="5296" w:type="dxa"/>
          </w:tcPr>
          <w:p w14:paraId="61358BBE" w14:textId="3DE753DD" w:rsidR="008F5681" w:rsidRDefault="008F5681" w:rsidP="008F5681">
            <w:pPr>
              <w:tabs>
                <w:tab w:val="left" w:pos="460"/>
              </w:tabs>
            </w:pPr>
            <w:r>
              <w:t>Stromversorgung des WLF AB 12-polig, nach VG 96923-3</w:t>
            </w:r>
          </w:p>
        </w:tc>
        <w:tc>
          <w:tcPr>
            <w:tcW w:w="2736" w:type="dxa"/>
          </w:tcPr>
          <w:p w14:paraId="5E3EE02C" w14:textId="77777777" w:rsidR="008F5681" w:rsidRPr="00056EC6" w:rsidRDefault="008F5681" w:rsidP="008F5681"/>
        </w:tc>
      </w:tr>
      <w:tr w:rsidR="008F5681" w:rsidRPr="00056EC6" w14:paraId="7FDC3DEA" w14:textId="77777777" w:rsidTr="00316232">
        <w:tc>
          <w:tcPr>
            <w:tcW w:w="1035" w:type="dxa"/>
          </w:tcPr>
          <w:p w14:paraId="330781FC" w14:textId="77777777" w:rsidR="008F5681" w:rsidRPr="00056EC6" w:rsidRDefault="008F5681" w:rsidP="008F5681"/>
        </w:tc>
        <w:tc>
          <w:tcPr>
            <w:tcW w:w="5296" w:type="dxa"/>
          </w:tcPr>
          <w:p w14:paraId="42127E48" w14:textId="3B1C8392" w:rsidR="008F5681" w:rsidRDefault="008F5681" w:rsidP="008F5681">
            <w:pPr>
              <w:tabs>
                <w:tab w:val="left" w:pos="460"/>
              </w:tabs>
            </w:pPr>
            <w:r>
              <w:t xml:space="preserve">230V-Durchschleifung zum AB mit FI-Anlage nach VDE, Bauform CEE-Stecker </w:t>
            </w:r>
          </w:p>
        </w:tc>
        <w:tc>
          <w:tcPr>
            <w:tcW w:w="2736" w:type="dxa"/>
          </w:tcPr>
          <w:p w14:paraId="5A8372E9" w14:textId="77777777" w:rsidR="008F5681" w:rsidRPr="00056EC6" w:rsidRDefault="008F5681" w:rsidP="008F5681"/>
        </w:tc>
      </w:tr>
      <w:tr w:rsidR="008F5681" w:rsidRPr="00056EC6" w14:paraId="62C1D54A" w14:textId="77777777" w:rsidTr="00316232">
        <w:tc>
          <w:tcPr>
            <w:tcW w:w="1035" w:type="dxa"/>
          </w:tcPr>
          <w:p w14:paraId="6752AC5C" w14:textId="77777777" w:rsidR="008F5681" w:rsidRPr="00056EC6" w:rsidRDefault="008F5681" w:rsidP="008F5681"/>
        </w:tc>
        <w:tc>
          <w:tcPr>
            <w:tcW w:w="5296" w:type="dxa"/>
          </w:tcPr>
          <w:p w14:paraId="69AB20C2" w14:textId="6EA755B8" w:rsidR="008F5681" w:rsidRDefault="008F5681" w:rsidP="008F5681">
            <w:pPr>
              <w:tabs>
                <w:tab w:val="left" w:pos="460"/>
              </w:tabs>
            </w:pPr>
            <w:r>
              <w:t>Dokumentation für Feuerwehrelektrik inkl. Schaltplänen und Konformitätserklärung, gemäß DIN 14505</w:t>
            </w:r>
          </w:p>
        </w:tc>
        <w:tc>
          <w:tcPr>
            <w:tcW w:w="2736" w:type="dxa"/>
          </w:tcPr>
          <w:p w14:paraId="65149C6C" w14:textId="77777777" w:rsidR="008F5681" w:rsidRPr="00056EC6" w:rsidRDefault="008F5681" w:rsidP="008F5681"/>
        </w:tc>
      </w:tr>
      <w:tr w:rsidR="008F5681" w:rsidRPr="00056EC6" w14:paraId="638959E6" w14:textId="77777777" w:rsidTr="00316232">
        <w:tc>
          <w:tcPr>
            <w:tcW w:w="1035" w:type="dxa"/>
          </w:tcPr>
          <w:p w14:paraId="465D88E1" w14:textId="77777777" w:rsidR="008F5681" w:rsidRPr="00056EC6" w:rsidRDefault="008F5681" w:rsidP="008F5681"/>
        </w:tc>
        <w:tc>
          <w:tcPr>
            <w:tcW w:w="5296" w:type="dxa"/>
          </w:tcPr>
          <w:p w14:paraId="0D58ED5E" w14:textId="486D475A" w:rsidR="008F5681" w:rsidRDefault="008F5681" w:rsidP="008F5681">
            <w:pPr>
              <w:tabs>
                <w:tab w:val="left" w:pos="460"/>
              </w:tabs>
            </w:pPr>
            <w:r>
              <w:t>Schaltungen über eine CAN-BUS-Steuerung inkl. Feuerwehrbedienfeld und 2 Stufigem Unterspannungsschutz</w:t>
            </w:r>
          </w:p>
        </w:tc>
        <w:tc>
          <w:tcPr>
            <w:tcW w:w="2736" w:type="dxa"/>
          </w:tcPr>
          <w:p w14:paraId="2796E985" w14:textId="77777777" w:rsidR="008F5681" w:rsidRPr="00056EC6" w:rsidRDefault="008F5681" w:rsidP="008F5681"/>
        </w:tc>
      </w:tr>
      <w:tr w:rsidR="008F5681" w:rsidRPr="00056EC6" w14:paraId="117AF066" w14:textId="77777777" w:rsidTr="00316232">
        <w:tc>
          <w:tcPr>
            <w:tcW w:w="1035" w:type="dxa"/>
          </w:tcPr>
          <w:p w14:paraId="7FF94E98" w14:textId="77777777" w:rsidR="008F5681" w:rsidRPr="00056EC6" w:rsidRDefault="008F5681" w:rsidP="008F5681"/>
        </w:tc>
        <w:tc>
          <w:tcPr>
            <w:tcW w:w="5296" w:type="dxa"/>
          </w:tcPr>
          <w:p w14:paraId="1A4917F4" w14:textId="6F87A5C6" w:rsidR="008F5681" w:rsidRDefault="008F5681" w:rsidP="008F5681">
            <w:pPr>
              <w:tabs>
                <w:tab w:val="left" w:pos="460"/>
              </w:tabs>
            </w:pPr>
            <w:r>
              <w:t>Programmierung von Schalt-</w:t>
            </w:r>
            <w:proofErr w:type="spellStart"/>
            <w:r>
              <w:t>Scenen</w:t>
            </w:r>
            <w:proofErr w:type="spellEnd"/>
            <w:r>
              <w:t xml:space="preserve"> für Beleuchtungen</w:t>
            </w:r>
          </w:p>
        </w:tc>
        <w:tc>
          <w:tcPr>
            <w:tcW w:w="2736" w:type="dxa"/>
          </w:tcPr>
          <w:p w14:paraId="0128B380" w14:textId="77777777" w:rsidR="008F5681" w:rsidRPr="00056EC6" w:rsidRDefault="008F5681" w:rsidP="008F5681"/>
        </w:tc>
      </w:tr>
      <w:tr w:rsidR="008F5681" w:rsidRPr="00056EC6" w14:paraId="7728387E" w14:textId="77777777" w:rsidTr="00316232">
        <w:tc>
          <w:tcPr>
            <w:tcW w:w="1035" w:type="dxa"/>
          </w:tcPr>
          <w:p w14:paraId="1514E08D" w14:textId="77777777" w:rsidR="008F5681" w:rsidRPr="00056EC6" w:rsidRDefault="008F5681" w:rsidP="008F5681"/>
        </w:tc>
        <w:tc>
          <w:tcPr>
            <w:tcW w:w="5296" w:type="dxa"/>
          </w:tcPr>
          <w:p w14:paraId="5CF73346" w14:textId="3C4D3444" w:rsidR="008F5681" w:rsidRDefault="008F5681" w:rsidP="008F5681">
            <w:pPr>
              <w:tabs>
                <w:tab w:val="left" w:pos="460"/>
              </w:tabs>
            </w:pPr>
            <w:r>
              <w:t>Programmierung einer Einsatzstellenschaltung</w:t>
            </w:r>
          </w:p>
        </w:tc>
        <w:tc>
          <w:tcPr>
            <w:tcW w:w="2736" w:type="dxa"/>
          </w:tcPr>
          <w:p w14:paraId="1276EB29" w14:textId="77777777" w:rsidR="008F5681" w:rsidRPr="00056EC6" w:rsidRDefault="008F5681" w:rsidP="008F5681"/>
        </w:tc>
      </w:tr>
      <w:tr w:rsidR="008F5681" w:rsidRPr="00056EC6" w14:paraId="15C1140E" w14:textId="77777777" w:rsidTr="00316232">
        <w:tc>
          <w:tcPr>
            <w:tcW w:w="1035" w:type="dxa"/>
          </w:tcPr>
          <w:p w14:paraId="60A9BF29" w14:textId="5E0DD1A8" w:rsidR="008F5681" w:rsidRPr="00056EC6" w:rsidRDefault="008F5681" w:rsidP="008F5681"/>
        </w:tc>
        <w:tc>
          <w:tcPr>
            <w:tcW w:w="5296" w:type="dxa"/>
          </w:tcPr>
          <w:p w14:paraId="68C745F7" w14:textId="77777777" w:rsidR="008F5681" w:rsidRDefault="008F5681" w:rsidP="008F5681">
            <w:pPr>
              <w:tabs>
                <w:tab w:val="left" w:pos="460"/>
              </w:tabs>
            </w:pPr>
            <w:r w:rsidRPr="00056EC6">
              <w:t>Ausführung der Fahrzeugsicherungen als Sicherungsautomaten</w:t>
            </w:r>
          </w:p>
          <w:p w14:paraId="6B176D7F" w14:textId="77BCBB31" w:rsidR="008F5681" w:rsidRPr="00056EC6" w:rsidRDefault="008F5681" w:rsidP="008F5681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7CD086A9" w14:textId="77777777" w:rsidR="008F5681" w:rsidRPr="00056EC6" w:rsidRDefault="008F5681" w:rsidP="008F5681"/>
        </w:tc>
      </w:tr>
      <w:tr w:rsidR="008F5681" w:rsidRPr="00056EC6" w14:paraId="12A80630" w14:textId="77777777" w:rsidTr="00316232">
        <w:tc>
          <w:tcPr>
            <w:tcW w:w="1035" w:type="dxa"/>
          </w:tcPr>
          <w:p w14:paraId="449F9972" w14:textId="77777777" w:rsidR="008F5681" w:rsidRPr="00056EC6" w:rsidRDefault="008F5681" w:rsidP="008F5681"/>
        </w:tc>
        <w:tc>
          <w:tcPr>
            <w:tcW w:w="5296" w:type="dxa"/>
          </w:tcPr>
          <w:p w14:paraId="39CE786A" w14:textId="0F53F147" w:rsidR="008F5681" w:rsidRPr="00056EC6" w:rsidRDefault="008F5681" w:rsidP="008F5681">
            <w:pPr>
              <w:tabs>
                <w:tab w:val="left" w:pos="460"/>
              </w:tabs>
            </w:pPr>
            <w:r>
              <w:t>Ausführung der Feuerwehrelektrik als Sicherungsautomaten</w:t>
            </w:r>
          </w:p>
        </w:tc>
        <w:tc>
          <w:tcPr>
            <w:tcW w:w="2736" w:type="dxa"/>
          </w:tcPr>
          <w:p w14:paraId="40EE57B8" w14:textId="77777777" w:rsidR="008F5681" w:rsidRPr="00056EC6" w:rsidRDefault="008F5681" w:rsidP="008F5681"/>
        </w:tc>
      </w:tr>
      <w:tr w:rsidR="008F5681" w:rsidRPr="00043806" w14:paraId="03B2D23A" w14:textId="77777777" w:rsidTr="00316232">
        <w:tc>
          <w:tcPr>
            <w:tcW w:w="1035" w:type="dxa"/>
          </w:tcPr>
          <w:p w14:paraId="18DE88C2" w14:textId="77777777" w:rsidR="008F5681" w:rsidRPr="00056EC6" w:rsidRDefault="008F5681" w:rsidP="008F5681"/>
        </w:tc>
        <w:tc>
          <w:tcPr>
            <w:tcW w:w="5296" w:type="dxa"/>
          </w:tcPr>
          <w:p w14:paraId="2C313705" w14:textId="61645CC9" w:rsidR="008F5681" w:rsidRPr="00043806" w:rsidRDefault="008F5681" w:rsidP="008F5681">
            <w:pPr>
              <w:tabs>
                <w:tab w:val="left" w:pos="460"/>
              </w:tabs>
            </w:pPr>
            <w:r>
              <w:t xml:space="preserve">1x 12V und 1x 24V </w:t>
            </w:r>
            <w:r w:rsidRPr="00043806">
              <w:t xml:space="preserve">Steckdose am </w:t>
            </w:r>
            <w:r>
              <w:t>Fahrzeugheck zur externen Stromabnahme</w:t>
            </w:r>
          </w:p>
        </w:tc>
        <w:tc>
          <w:tcPr>
            <w:tcW w:w="2736" w:type="dxa"/>
          </w:tcPr>
          <w:p w14:paraId="77188BA9" w14:textId="77777777" w:rsidR="008F5681" w:rsidRPr="00043806" w:rsidRDefault="008F5681" w:rsidP="008F5681"/>
        </w:tc>
      </w:tr>
      <w:tr w:rsidR="008F5681" w:rsidRPr="00043806" w14:paraId="2AE083F7" w14:textId="77777777" w:rsidTr="00316232">
        <w:tc>
          <w:tcPr>
            <w:tcW w:w="1035" w:type="dxa"/>
          </w:tcPr>
          <w:p w14:paraId="116E77B1" w14:textId="77777777" w:rsidR="008F5681" w:rsidRPr="0004380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5F28EED" w14:textId="44788185" w:rsidR="008F5681" w:rsidRPr="00614CEA" w:rsidRDefault="008F5681" w:rsidP="008F5681">
            <w:pPr>
              <w:tabs>
                <w:tab w:val="left" w:pos="460"/>
              </w:tabs>
            </w:pPr>
            <w:r>
              <w:t>Zentralelektrik gut zugänglich im Bereich des Fahrerhauses zur übersichtlichen Unterbringung der Sicherungen für die Aufbauelektrik (Feuerwehr)</w:t>
            </w:r>
          </w:p>
        </w:tc>
        <w:tc>
          <w:tcPr>
            <w:tcW w:w="2736" w:type="dxa"/>
          </w:tcPr>
          <w:p w14:paraId="5561FAD4" w14:textId="77777777" w:rsidR="008F5681" w:rsidRPr="00043806" w:rsidRDefault="008F5681" w:rsidP="008F5681"/>
        </w:tc>
      </w:tr>
      <w:tr w:rsidR="008F5681" w:rsidRPr="00043806" w14:paraId="6BC8415E" w14:textId="77777777" w:rsidTr="00316232">
        <w:tc>
          <w:tcPr>
            <w:tcW w:w="1035" w:type="dxa"/>
          </w:tcPr>
          <w:p w14:paraId="13B2588D" w14:textId="77777777" w:rsidR="008F5681" w:rsidRPr="0004380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BFBCAAD" w14:textId="01C08473" w:rsidR="008F5681" w:rsidRDefault="008F5681" w:rsidP="008F5681">
            <w:pPr>
              <w:tabs>
                <w:tab w:val="left" w:pos="460"/>
              </w:tabs>
            </w:pPr>
            <w:r>
              <w:t>Lieferung und Montag eines Spannungswandlers 12V/24V</w:t>
            </w:r>
          </w:p>
        </w:tc>
        <w:tc>
          <w:tcPr>
            <w:tcW w:w="2736" w:type="dxa"/>
          </w:tcPr>
          <w:p w14:paraId="459B2431" w14:textId="77777777" w:rsidR="008F5681" w:rsidRPr="00043806" w:rsidRDefault="008F5681" w:rsidP="008F5681"/>
        </w:tc>
      </w:tr>
      <w:tr w:rsidR="008F5681" w:rsidRPr="00043806" w14:paraId="30237125" w14:textId="77777777" w:rsidTr="00316232">
        <w:tc>
          <w:tcPr>
            <w:tcW w:w="1035" w:type="dxa"/>
          </w:tcPr>
          <w:p w14:paraId="50168EDF" w14:textId="77777777" w:rsidR="008F5681" w:rsidRPr="0004380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78859FDA" w14:textId="48DC9D5D" w:rsidR="008F5681" w:rsidRPr="00846276" w:rsidRDefault="008F5681" w:rsidP="008F5681">
            <w:pPr>
              <w:rPr>
                <w:rFonts w:ascii="Trebuchet MS" w:hAnsi="Trebuchet MS" w:cs="Arial"/>
              </w:rPr>
            </w:pPr>
            <w:r w:rsidRPr="00846276">
              <w:rPr>
                <w:rFonts w:ascii="Trebuchet MS" w:hAnsi="Trebuchet MS" w:cs="Arial"/>
              </w:rPr>
              <w:t xml:space="preserve">Lieferung und </w:t>
            </w:r>
            <w:r>
              <w:rPr>
                <w:rFonts w:ascii="Trebuchet MS" w:hAnsi="Trebuchet MS" w:cs="Arial"/>
              </w:rPr>
              <w:t>Montage</w:t>
            </w:r>
            <w:r w:rsidRPr="00846276">
              <w:rPr>
                <w:rFonts w:ascii="Trebuchet MS" w:hAnsi="Trebuchet MS" w:cs="Arial"/>
              </w:rPr>
              <w:t xml:space="preserve"> eines Rückfahrvideosystems, bestehend aus am Fahrzeugheck angebauter Farbkamera mit automatischer Linsenabdeckung bei Nichtbenutzung, eingebaut in einem wasserdichten Gehäuse, und im Sichtbereich des Fahrers installiertem Farb-TFT-LCD-Monitor. Ist ein Aufschalten des Videosystems auf das Infotainmentsystem des Fahrgestells durch den Hersteller des Fahrgestells freigegeben, ist diese Ausführung zu bevorzugen. Automatische Aktivierung bei Einlegen des Rückfahrganges </w:t>
            </w:r>
          </w:p>
          <w:p w14:paraId="0C73D5FC" w14:textId="77777777" w:rsidR="008F5681" w:rsidRPr="0004380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</w:p>
        </w:tc>
        <w:tc>
          <w:tcPr>
            <w:tcW w:w="2736" w:type="dxa"/>
          </w:tcPr>
          <w:p w14:paraId="52E4D746" w14:textId="77777777" w:rsidR="008F5681" w:rsidRPr="00043806" w:rsidRDefault="008F5681" w:rsidP="008F5681"/>
        </w:tc>
      </w:tr>
      <w:tr w:rsidR="008F5681" w:rsidRPr="00043806" w14:paraId="5F53027C" w14:textId="77777777" w:rsidTr="00316232">
        <w:tc>
          <w:tcPr>
            <w:tcW w:w="1035" w:type="dxa"/>
          </w:tcPr>
          <w:p w14:paraId="6FBB7227" w14:textId="77777777" w:rsidR="008F5681" w:rsidRPr="0004380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051735F0" w14:textId="4212C002" w:rsidR="008F5681" w:rsidRPr="008A6F51" w:rsidRDefault="008F5681" w:rsidP="008F5681">
            <w:pPr>
              <w:tabs>
                <w:tab w:val="left" w:pos="460"/>
              </w:tabs>
            </w:pPr>
            <w:r w:rsidRPr="008A6F51">
              <w:t xml:space="preserve">Die Schaltung der Sondersignalanlage, der Umfeld- und Arbeitsbeleuchtung und der Funkanalage ist </w:t>
            </w:r>
            <w:r w:rsidRPr="008A6F51">
              <w:lastRenderedPageBreak/>
              <w:t>übe</w:t>
            </w:r>
            <w:r w:rsidR="003826EC">
              <w:t xml:space="preserve">r </w:t>
            </w:r>
            <w:r w:rsidRPr="008A6F51">
              <w:t>ein zentrales Bedienteil auszuführen. Ausführung mit Fingertaster.</w:t>
            </w:r>
          </w:p>
        </w:tc>
        <w:tc>
          <w:tcPr>
            <w:tcW w:w="2736" w:type="dxa"/>
          </w:tcPr>
          <w:p w14:paraId="667CDDB9" w14:textId="77777777" w:rsidR="008F5681" w:rsidRPr="00043806" w:rsidRDefault="008F5681" w:rsidP="008F5681"/>
        </w:tc>
      </w:tr>
      <w:tr w:rsidR="008F5681" w:rsidRPr="00043806" w14:paraId="441E5DB5" w14:textId="77777777" w:rsidTr="00316232">
        <w:tc>
          <w:tcPr>
            <w:tcW w:w="1035" w:type="dxa"/>
          </w:tcPr>
          <w:p w14:paraId="38CEC583" w14:textId="77777777" w:rsidR="008F5681" w:rsidRPr="0004380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6F7C03E2" w14:textId="77777777" w:rsidR="008F5681" w:rsidRPr="0004380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</w:p>
        </w:tc>
        <w:tc>
          <w:tcPr>
            <w:tcW w:w="2736" w:type="dxa"/>
          </w:tcPr>
          <w:p w14:paraId="03ADF861" w14:textId="77777777" w:rsidR="008F5681" w:rsidRPr="00043806" w:rsidRDefault="008F5681" w:rsidP="008F5681"/>
        </w:tc>
      </w:tr>
      <w:tr w:rsidR="008F5681" w:rsidRPr="00056EC6" w14:paraId="7869083F" w14:textId="77777777" w:rsidTr="00316232">
        <w:tc>
          <w:tcPr>
            <w:tcW w:w="1035" w:type="dxa"/>
          </w:tcPr>
          <w:p w14:paraId="23F086D4" w14:textId="77777777" w:rsidR="008F5681" w:rsidRPr="0004380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D71395F" w14:textId="24436655" w:rsidR="008F5681" w:rsidRPr="00056EC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  <w:r>
              <w:rPr>
                <w:b/>
                <w:bCs/>
              </w:rPr>
              <w:t>Sondersignalanlage</w:t>
            </w:r>
          </w:p>
        </w:tc>
        <w:tc>
          <w:tcPr>
            <w:tcW w:w="2736" w:type="dxa"/>
          </w:tcPr>
          <w:p w14:paraId="5BB2E0DB" w14:textId="77777777" w:rsidR="008F5681" w:rsidRPr="00056EC6" w:rsidRDefault="008F5681" w:rsidP="008F5681"/>
        </w:tc>
      </w:tr>
      <w:tr w:rsidR="008F5681" w:rsidRPr="00056EC6" w14:paraId="72F9EA12" w14:textId="77777777" w:rsidTr="00316232">
        <w:tc>
          <w:tcPr>
            <w:tcW w:w="1035" w:type="dxa"/>
          </w:tcPr>
          <w:p w14:paraId="00399AE9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CF895F7" w14:textId="1CB76506" w:rsidR="008F5681" w:rsidRDefault="008F5681" w:rsidP="008F5681">
            <w:pPr>
              <w:tabs>
                <w:tab w:val="left" w:pos="460"/>
              </w:tabs>
            </w:pPr>
            <w:r>
              <w:t>Martin-Horn-Anlage, 4-flötig inkl. Schneeschutzkappen, Montage auf dem Fahrzeugdach inkl. Lagerung des Kompressors in einer dafür vorgesehen Dachbox, wartungsfreundlich und schallisoliert</w:t>
            </w:r>
          </w:p>
        </w:tc>
        <w:tc>
          <w:tcPr>
            <w:tcW w:w="2736" w:type="dxa"/>
          </w:tcPr>
          <w:p w14:paraId="279DFCD9" w14:textId="77777777" w:rsidR="008F5681" w:rsidRPr="00056EC6" w:rsidRDefault="008F5681" w:rsidP="008F5681"/>
        </w:tc>
      </w:tr>
      <w:tr w:rsidR="008F5681" w:rsidRPr="00056EC6" w14:paraId="569D5681" w14:textId="77777777" w:rsidTr="00316232">
        <w:tc>
          <w:tcPr>
            <w:tcW w:w="1035" w:type="dxa"/>
          </w:tcPr>
          <w:p w14:paraId="24C1550B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27E83D79" w14:textId="71B30B4A" w:rsidR="008F5681" w:rsidRDefault="008F5681" w:rsidP="008F5681">
            <w:pPr>
              <w:tabs>
                <w:tab w:val="left" w:pos="460"/>
              </w:tabs>
            </w:pPr>
            <w:r>
              <w:t>2x Drucklufthörner auf Fahrerhaus montiert</w:t>
            </w:r>
          </w:p>
        </w:tc>
        <w:tc>
          <w:tcPr>
            <w:tcW w:w="2736" w:type="dxa"/>
          </w:tcPr>
          <w:p w14:paraId="138B0075" w14:textId="77777777" w:rsidR="008F5681" w:rsidRPr="00056EC6" w:rsidRDefault="008F5681" w:rsidP="008F5681"/>
        </w:tc>
      </w:tr>
      <w:tr w:rsidR="008F5681" w:rsidRPr="00056EC6" w14:paraId="64210F5F" w14:textId="77777777" w:rsidTr="00316232">
        <w:tc>
          <w:tcPr>
            <w:tcW w:w="1035" w:type="dxa"/>
          </w:tcPr>
          <w:p w14:paraId="4B0C3158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2DCDDA42" w14:textId="138A345A" w:rsidR="008F5681" w:rsidRPr="002A3CC1" w:rsidRDefault="008F5681" w:rsidP="008F5681">
            <w:pPr>
              <w:tabs>
                <w:tab w:val="left" w:pos="460"/>
              </w:tabs>
            </w:pPr>
            <w:r>
              <w:t xml:space="preserve">2x Warnbalken, Typ Hänsch DBS 850 geteilt Länge 650 mm, Blitzer blau, Tag-Nacht-Umschaltung, Powerblitz, </w:t>
            </w:r>
            <w:proofErr w:type="spellStart"/>
            <w:r>
              <w:t>Zusatzblitzer</w:t>
            </w:r>
            <w:proofErr w:type="spellEnd"/>
            <w:r>
              <w:t xml:space="preserve"> und Umfeld</w:t>
            </w:r>
            <w:r w:rsidR="0017662D">
              <w:t>-B</w:t>
            </w:r>
            <w:r>
              <w:t xml:space="preserve">eleuchtung „Ally Lights“ </w:t>
            </w:r>
          </w:p>
        </w:tc>
        <w:tc>
          <w:tcPr>
            <w:tcW w:w="2736" w:type="dxa"/>
          </w:tcPr>
          <w:p w14:paraId="4D3ACEEC" w14:textId="77777777" w:rsidR="008F5681" w:rsidRPr="00056EC6" w:rsidRDefault="008F5681" w:rsidP="008F5681"/>
        </w:tc>
      </w:tr>
      <w:tr w:rsidR="008F5681" w:rsidRPr="002A3CC1" w14:paraId="238819C5" w14:textId="77777777" w:rsidTr="00316232">
        <w:tc>
          <w:tcPr>
            <w:tcW w:w="1035" w:type="dxa"/>
          </w:tcPr>
          <w:p w14:paraId="0EBAB992" w14:textId="77777777" w:rsidR="008F5681" w:rsidRPr="002A3CC1" w:rsidRDefault="008F5681" w:rsidP="008F5681"/>
        </w:tc>
        <w:tc>
          <w:tcPr>
            <w:tcW w:w="5296" w:type="dxa"/>
          </w:tcPr>
          <w:p w14:paraId="2C6DBFDA" w14:textId="464D76ED" w:rsidR="008F5681" w:rsidRPr="002A3CC1" w:rsidRDefault="008F5681" w:rsidP="008F5681">
            <w:pPr>
              <w:tabs>
                <w:tab w:val="left" w:pos="460"/>
              </w:tabs>
            </w:pPr>
            <w:r w:rsidRPr="002A3CC1">
              <w:t xml:space="preserve">2x </w:t>
            </w:r>
            <w:proofErr w:type="spellStart"/>
            <w:r w:rsidRPr="002A3CC1">
              <w:t>Frontblitzer</w:t>
            </w:r>
            <w:proofErr w:type="spellEnd"/>
            <w:r w:rsidRPr="002A3CC1">
              <w:t>, LED, Typ Hänsch</w:t>
            </w:r>
            <w:r>
              <w:t xml:space="preserve"> Sputnik SL</w:t>
            </w:r>
          </w:p>
        </w:tc>
        <w:tc>
          <w:tcPr>
            <w:tcW w:w="2736" w:type="dxa"/>
          </w:tcPr>
          <w:p w14:paraId="0965DAD0" w14:textId="77777777" w:rsidR="008F5681" w:rsidRPr="002A3CC1" w:rsidRDefault="008F5681" w:rsidP="008F5681"/>
        </w:tc>
      </w:tr>
      <w:tr w:rsidR="008F5681" w:rsidRPr="002A3CC1" w14:paraId="03F02D23" w14:textId="77777777" w:rsidTr="00316232">
        <w:tc>
          <w:tcPr>
            <w:tcW w:w="1035" w:type="dxa"/>
          </w:tcPr>
          <w:p w14:paraId="05F2965D" w14:textId="77777777" w:rsidR="008F5681" w:rsidRPr="002A3CC1" w:rsidRDefault="008F5681" w:rsidP="008F5681"/>
        </w:tc>
        <w:tc>
          <w:tcPr>
            <w:tcW w:w="5296" w:type="dxa"/>
          </w:tcPr>
          <w:p w14:paraId="467F1C04" w14:textId="219A9AB1" w:rsidR="008F5681" w:rsidRPr="002A3CC1" w:rsidRDefault="008F5681" w:rsidP="008F5681">
            <w:pPr>
              <w:tabs>
                <w:tab w:val="left" w:pos="460"/>
              </w:tabs>
            </w:pPr>
            <w:r w:rsidRPr="00AF4853">
              <w:t xml:space="preserve">2x </w:t>
            </w:r>
            <w:proofErr w:type="spellStart"/>
            <w:r w:rsidRPr="00AF4853">
              <w:t>Heckblitzer</w:t>
            </w:r>
            <w:proofErr w:type="spellEnd"/>
            <w:r w:rsidRPr="00AF4853">
              <w:t xml:space="preserve">. </w:t>
            </w:r>
            <w:r w:rsidRPr="002A3CC1">
              <w:t>LED, Typ Hänsch Sputnik SL in</w:t>
            </w:r>
            <w:r>
              <w:t xml:space="preserve"> Edelstahlhalterung, blau</w:t>
            </w:r>
          </w:p>
        </w:tc>
        <w:tc>
          <w:tcPr>
            <w:tcW w:w="2736" w:type="dxa"/>
          </w:tcPr>
          <w:p w14:paraId="1562A211" w14:textId="77777777" w:rsidR="008F5681" w:rsidRPr="002A3CC1" w:rsidRDefault="008F5681" w:rsidP="008F5681"/>
        </w:tc>
      </w:tr>
      <w:tr w:rsidR="008F5681" w:rsidRPr="002A3CC1" w14:paraId="12F8711D" w14:textId="77777777" w:rsidTr="00316232">
        <w:tc>
          <w:tcPr>
            <w:tcW w:w="1035" w:type="dxa"/>
          </w:tcPr>
          <w:p w14:paraId="5D662CFA" w14:textId="77777777" w:rsidR="008F5681" w:rsidRPr="002A3CC1" w:rsidRDefault="008F5681" w:rsidP="008F5681"/>
        </w:tc>
        <w:tc>
          <w:tcPr>
            <w:tcW w:w="5296" w:type="dxa"/>
          </w:tcPr>
          <w:p w14:paraId="33D84C49" w14:textId="05EB37EC" w:rsidR="008F5681" w:rsidRPr="002A3CC1" w:rsidRDefault="008F5681" w:rsidP="008F5681">
            <w:pPr>
              <w:tabs>
                <w:tab w:val="left" w:pos="460"/>
              </w:tabs>
            </w:pPr>
            <w:r w:rsidRPr="002A3CC1">
              <w:t xml:space="preserve">2x </w:t>
            </w:r>
            <w:proofErr w:type="spellStart"/>
            <w:r w:rsidRPr="002A3CC1">
              <w:t>Heckblitzer</w:t>
            </w:r>
            <w:proofErr w:type="spellEnd"/>
            <w:r w:rsidRPr="002A3CC1">
              <w:t>. LED, Typ Hänsch Sputnik SL in</w:t>
            </w:r>
            <w:r>
              <w:t xml:space="preserve"> Edelstahlhalterung, gelb</w:t>
            </w:r>
          </w:p>
        </w:tc>
        <w:tc>
          <w:tcPr>
            <w:tcW w:w="2736" w:type="dxa"/>
          </w:tcPr>
          <w:p w14:paraId="0BF361B7" w14:textId="77777777" w:rsidR="008F5681" w:rsidRPr="002A3CC1" w:rsidRDefault="008F5681" w:rsidP="008F5681"/>
        </w:tc>
      </w:tr>
      <w:tr w:rsidR="001307A7" w:rsidRPr="002A3CC1" w14:paraId="2787845F" w14:textId="77777777" w:rsidTr="00316232">
        <w:tc>
          <w:tcPr>
            <w:tcW w:w="1035" w:type="dxa"/>
          </w:tcPr>
          <w:p w14:paraId="17C75D9E" w14:textId="77777777" w:rsidR="001307A7" w:rsidRPr="002A3CC1" w:rsidRDefault="001307A7" w:rsidP="008F5681"/>
        </w:tc>
        <w:tc>
          <w:tcPr>
            <w:tcW w:w="5296" w:type="dxa"/>
          </w:tcPr>
          <w:p w14:paraId="565F3F61" w14:textId="47F3D955" w:rsidR="001307A7" w:rsidRPr="002A3CC1" w:rsidRDefault="001307A7" w:rsidP="008F5681">
            <w:pPr>
              <w:tabs>
                <w:tab w:val="left" w:pos="460"/>
              </w:tabs>
            </w:pPr>
            <w:proofErr w:type="spellStart"/>
            <w:r>
              <w:t>Frontblitzer</w:t>
            </w:r>
            <w:proofErr w:type="spellEnd"/>
            <w:r>
              <w:t xml:space="preserve">, </w:t>
            </w:r>
            <w:proofErr w:type="spellStart"/>
            <w:r>
              <w:t>Heckblitzer</w:t>
            </w:r>
            <w:proofErr w:type="spellEnd"/>
            <w:r>
              <w:t xml:space="preserve"> und </w:t>
            </w:r>
            <w:proofErr w:type="spellStart"/>
            <w:r>
              <w:t>Heckwarnblitzer</w:t>
            </w:r>
            <w:proofErr w:type="spellEnd"/>
            <w:r>
              <w:t xml:space="preserve"> einzeln abschaltbar</w:t>
            </w:r>
          </w:p>
        </w:tc>
        <w:tc>
          <w:tcPr>
            <w:tcW w:w="2736" w:type="dxa"/>
          </w:tcPr>
          <w:p w14:paraId="1F0F42EF" w14:textId="77777777" w:rsidR="001307A7" w:rsidRPr="002A3CC1" w:rsidRDefault="001307A7" w:rsidP="008F5681"/>
        </w:tc>
      </w:tr>
      <w:tr w:rsidR="008F5681" w:rsidRPr="002A3CC1" w14:paraId="23F81CD2" w14:textId="77777777" w:rsidTr="00316232">
        <w:tc>
          <w:tcPr>
            <w:tcW w:w="1035" w:type="dxa"/>
          </w:tcPr>
          <w:p w14:paraId="12A113FB" w14:textId="77777777" w:rsidR="008F5681" w:rsidRPr="002A3CC1" w:rsidRDefault="008F5681" w:rsidP="008F5681"/>
        </w:tc>
        <w:tc>
          <w:tcPr>
            <w:tcW w:w="5296" w:type="dxa"/>
          </w:tcPr>
          <w:p w14:paraId="48883DA7" w14:textId="1B2FAE8A" w:rsidR="008F5681" w:rsidRPr="002A3CC1" w:rsidRDefault="008F5681" w:rsidP="008F5681">
            <w:pPr>
              <w:tabs>
                <w:tab w:val="left" w:pos="460"/>
              </w:tabs>
            </w:pPr>
            <w:r>
              <w:t xml:space="preserve">Fußtaster für Sondersignalanlage (Matin-Horn), flache Ausführung mit Feststellbremse geschaltet (keine Auslösung im Parken) </w:t>
            </w:r>
          </w:p>
        </w:tc>
        <w:tc>
          <w:tcPr>
            <w:tcW w:w="2736" w:type="dxa"/>
          </w:tcPr>
          <w:p w14:paraId="2DB215B9" w14:textId="77777777" w:rsidR="008F5681" w:rsidRPr="002A3CC1" w:rsidRDefault="008F5681" w:rsidP="008F5681"/>
        </w:tc>
      </w:tr>
      <w:tr w:rsidR="008F5681" w:rsidRPr="002A3CC1" w14:paraId="2D0A6BD9" w14:textId="77777777" w:rsidTr="00316232">
        <w:tc>
          <w:tcPr>
            <w:tcW w:w="1035" w:type="dxa"/>
          </w:tcPr>
          <w:p w14:paraId="1CC7DBF6" w14:textId="3917914A" w:rsidR="008F5681" w:rsidRPr="002A3CC1" w:rsidRDefault="008F5681" w:rsidP="008F5681"/>
        </w:tc>
        <w:tc>
          <w:tcPr>
            <w:tcW w:w="5296" w:type="dxa"/>
          </w:tcPr>
          <w:p w14:paraId="3A4E2670" w14:textId="16F6B61E" w:rsidR="008F5681" w:rsidRDefault="008F5681" w:rsidP="008F5681">
            <w:pPr>
              <w:tabs>
                <w:tab w:val="left" w:pos="460"/>
              </w:tabs>
            </w:pPr>
            <w:r>
              <w:t xml:space="preserve">Schaltung Martin-Horn eine Klangfolge bei Betätigung Fahrzeughupe </w:t>
            </w:r>
          </w:p>
        </w:tc>
        <w:tc>
          <w:tcPr>
            <w:tcW w:w="2736" w:type="dxa"/>
          </w:tcPr>
          <w:p w14:paraId="632567C2" w14:textId="77777777" w:rsidR="008F5681" w:rsidRPr="002A3CC1" w:rsidRDefault="008F5681" w:rsidP="008F5681"/>
        </w:tc>
      </w:tr>
      <w:tr w:rsidR="008F5681" w:rsidRPr="002A3CC1" w14:paraId="64877E17" w14:textId="77777777" w:rsidTr="00316232">
        <w:tc>
          <w:tcPr>
            <w:tcW w:w="1035" w:type="dxa"/>
          </w:tcPr>
          <w:p w14:paraId="74AB574A" w14:textId="77777777" w:rsidR="008F5681" w:rsidRPr="002A3CC1" w:rsidRDefault="008F5681" w:rsidP="008F5681"/>
        </w:tc>
        <w:tc>
          <w:tcPr>
            <w:tcW w:w="5296" w:type="dxa"/>
          </w:tcPr>
          <w:p w14:paraId="6C40B215" w14:textId="1ED6B2D5" w:rsidR="008F5681" w:rsidRDefault="008F5681" w:rsidP="008F5681">
            <w:pPr>
              <w:tabs>
                <w:tab w:val="left" w:pos="460"/>
              </w:tabs>
            </w:pPr>
            <w:r>
              <w:t xml:space="preserve">Astschutz für die Martin-Horn-Anlage, Warnleuchten, Arbeitsscheinwerfer und Drucklufthörner, geschweißt und in der Farbe Alu/Silber </w:t>
            </w:r>
          </w:p>
        </w:tc>
        <w:tc>
          <w:tcPr>
            <w:tcW w:w="2736" w:type="dxa"/>
          </w:tcPr>
          <w:p w14:paraId="08FCC7BE" w14:textId="77777777" w:rsidR="008F5681" w:rsidRPr="002A3CC1" w:rsidRDefault="008F5681" w:rsidP="008F5681"/>
        </w:tc>
      </w:tr>
      <w:tr w:rsidR="008F5681" w:rsidRPr="002A3CC1" w14:paraId="6AFF8F1F" w14:textId="77777777" w:rsidTr="00316232">
        <w:tc>
          <w:tcPr>
            <w:tcW w:w="1035" w:type="dxa"/>
          </w:tcPr>
          <w:p w14:paraId="7BA2DF91" w14:textId="77777777" w:rsidR="008F5681" w:rsidRPr="002A3CC1" w:rsidRDefault="008F5681" w:rsidP="008F5681"/>
        </w:tc>
        <w:tc>
          <w:tcPr>
            <w:tcW w:w="5296" w:type="dxa"/>
          </w:tcPr>
          <w:p w14:paraId="3267BB55" w14:textId="77777777" w:rsidR="008F5681" w:rsidRPr="002A3CC1" w:rsidRDefault="008F5681" w:rsidP="008F5681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508A76E2" w14:textId="77777777" w:rsidR="008F5681" w:rsidRPr="002A3CC1" w:rsidRDefault="008F5681" w:rsidP="008F5681"/>
        </w:tc>
      </w:tr>
      <w:tr w:rsidR="008F5681" w:rsidRPr="002A3CC1" w14:paraId="49A44186" w14:textId="77777777" w:rsidTr="00316232">
        <w:tc>
          <w:tcPr>
            <w:tcW w:w="1035" w:type="dxa"/>
          </w:tcPr>
          <w:p w14:paraId="25888A49" w14:textId="77777777" w:rsidR="008F5681" w:rsidRPr="002A3CC1" w:rsidRDefault="008F5681" w:rsidP="008F5681"/>
        </w:tc>
        <w:tc>
          <w:tcPr>
            <w:tcW w:w="5296" w:type="dxa"/>
          </w:tcPr>
          <w:p w14:paraId="022DDD01" w14:textId="5C544346" w:rsidR="008F5681" w:rsidRPr="006858B4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  <w:r w:rsidRPr="006858B4">
              <w:rPr>
                <w:b/>
                <w:bCs/>
              </w:rPr>
              <w:t>Aufbau Wech</w:t>
            </w:r>
            <w:r>
              <w:rPr>
                <w:b/>
                <w:bCs/>
              </w:rPr>
              <w:t>s</w:t>
            </w:r>
            <w:r w:rsidRPr="006858B4">
              <w:rPr>
                <w:b/>
                <w:bCs/>
              </w:rPr>
              <w:t>elladerfahrzeug/Abrollkipper</w:t>
            </w:r>
          </w:p>
        </w:tc>
        <w:tc>
          <w:tcPr>
            <w:tcW w:w="2736" w:type="dxa"/>
          </w:tcPr>
          <w:p w14:paraId="3484119B" w14:textId="77777777" w:rsidR="008F5681" w:rsidRPr="002A3CC1" w:rsidRDefault="008F5681" w:rsidP="008F5681"/>
        </w:tc>
      </w:tr>
      <w:tr w:rsidR="008F5681" w:rsidRPr="002A3CC1" w14:paraId="4EB50FA2" w14:textId="77777777" w:rsidTr="00316232">
        <w:tc>
          <w:tcPr>
            <w:tcW w:w="1035" w:type="dxa"/>
          </w:tcPr>
          <w:p w14:paraId="330C2BD1" w14:textId="77777777" w:rsidR="008F5681" w:rsidRPr="002A3CC1" w:rsidRDefault="008F5681" w:rsidP="008F5681"/>
        </w:tc>
        <w:tc>
          <w:tcPr>
            <w:tcW w:w="5296" w:type="dxa"/>
          </w:tcPr>
          <w:p w14:paraId="74F9C1FF" w14:textId="36DB5CB6" w:rsidR="008F5681" w:rsidRPr="002A3CC1" w:rsidRDefault="008F5681" w:rsidP="008F5681">
            <w:pPr>
              <w:tabs>
                <w:tab w:val="left" w:pos="460"/>
              </w:tabs>
            </w:pPr>
            <w:r>
              <w:t>Lieferung und Montag</w:t>
            </w:r>
            <w:r w:rsidR="00861975">
              <w:t>e</w:t>
            </w:r>
            <w:r>
              <w:t xml:space="preserve"> eines Aufbau/Abrollkipper Typ MEILER RS 26.70 K inkl. Hakenhöhenanzeige (</w:t>
            </w:r>
            <w:proofErr w:type="spellStart"/>
            <w:r>
              <w:t>Einkuppelhöhe</w:t>
            </w:r>
            <w:proofErr w:type="spellEnd"/>
            <w:r>
              <w:t xml:space="preserve"> AB) und einer Folgesteuerung (Einhebelbedienung), oder vergleichbar für ein WLF32-7400-15</w:t>
            </w:r>
            <w:r w:rsidR="003F03E8">
              <w:t>70</w:t>
            </w:r>
            <w:r w:rsidR="00E537A2">
              <w:t xml:space="preserve">, Antrieb der </w:t>
            </w:r>
            <w:proofErr w:type="spellStart"/>
            <w:r w:rsidR="00E537A2">
              <w:t>Wechselladeranlage</w:t>
            </w:r>
            <w:proofErr w:type="spellEnd"/>
            <w:r w:rsidR="00E537A2">
              <w:t xml:space="preserve"> mit einer LS-</w:t>
            </w:r>
            <w:proofErr w:type="spellStart"/>
            <w:r w:rsidR="00E537A2">
              <w:t>Verstellpumpe</w:t>
            </w:r>
            <w:proofErr w:type="spellEnd"/>
          </w:p>
        </w:tc>
        <w:tc>
          <w:tcPr>
            <w:tcW w:w="2736" w:type="dxa"/>
          </w:tcPr>
          <w:p w14:paraId="2C944202" w14:textId="77777777" w:rsidR="008F5681" w:rsidRPr="002A3CC1" w:rsidRDefault="008F5681" w:rsidP="008F5681"/>
        </w:tc>
      </w:tr>
      <w:tr w:rsidR="008F5681" w:rsidRPr="002A3CC1" w14:paraId="7181EFAD" w14:textId="77777777" w:rsidTr="00316232">
        <w:tc>
          <w:tcPr>
            <w:tcW w:w="1035" w:type="dxa"/>
          </w:tcPr>
          <w:p w14:paraId="5AF01AAF" w14:textId="77777777" w:rsidR="008F5681" w:rsidRPr="002A3CC1" w:rsidRDefault="008F5681" w:rsidP="008F5681"/>
        </w:tc>
        <w:tc>
          <w:tcPr>
            <w:tcW w:w="5296" w:type="dxa"/>
          </w:tcPr>
          <w:p w14:paraId="483C8663" w14:textId="0BA7A9C1" w:rsidR="008F5681" w:rsidRPr="002A3CC1" w:rsidRDefault="008F5681" w:rsidP="008F5681">
            <w:pPr>
              <w:tabs>
                <w:tab w:val="left" w:pos="460"/>
              </w:tabs>
            </w:pPr>
            <w:r>
              <w:t>Der Aufbau/Abrollkipper muss mit dem Fahrgestell kompatibel sein</w:t>
            </w:r>
          </w:p>
        </w:tc>
        <w:tc>
          <w:tcPr>
            <w:tcW w:w="2736" w:type="dxa"/>
          </w:tcPr>
          <w:p w14:paraId="54FC637F" w14:textId="77777777" w:rsidR="008F5681" w:rsidRPr="002A3CC1" w:rsidRDefault="008F5681" w:rsidP="008F5681"/>
        </w:tc>
      </w:tr>
      <w:tr w:rsidR="008F5681" w:rsidRPr="002A3CC1" w14:paraId="50C6788F" w14:textId="77777777" w:rsidTr="00316232">
        <w:tc>
          <w:tcPr>
            <w:tcW w:w="1035" w:type="dxa"/>
          </w:tcPr>
          <w:p w14:paraId="5C885B7F" w14:textId="77777777" w:rsidR="008F5681" w:rsidRPr="002A3CC1" w:rsidRDefault="008F5681" w:rsidP="008F5681"/>
        </w:tc>
        <w:tc>
          <w:tcPr>
            <w:tcW w:w="5296" w:type="dxa"/>
          </w:tcPr>
          <w:p w14:paraId="762AED60" w14:textId="02D6BD34" w:rsidR="008F5681" w:rsidRPr="002A3CC1" w:rsidRDefault="008F5681" w:rsidP="008F5681">
            <w:pPr>
              <w:tabs>
                <w:tab w:val="left" w:pos="460"/>
              </w:tabs>
            </w:pPr>
            <w:r>
              <w:t>Montage des Aufbau/Abrollkipper nach Aufbaurichtlinie</w:t>
            </w:r>
          </w:p>
        </w:tc>
        <w:tc>
          <w:tcPr>
            <w:tcW w:w="2736" w:type="dxa"/>
          </w:tcPr>
          <w:p w14:paraId="67E17EB3" w14:textId="77777777" w:rsidR="008F5681" w:rsidRPr="002A3CC1" w:rsidRDefault="008F5681" w:rsidP="008F5681"/>
        </w:tc>
      </w:tr>
      <w:tr w:rsidR="008F5681" w:rsidRPr="002A3CC1" w14:paraId="7D573183" w14:textId="77777777" w:rsidTr="00316232">
        <w:tc>
          <w:tcPr>
            <w:tcW w:w="1035" w:type="dxa"/>
          </w:tcPr>
          <w:p w14:paraId="7D0F57FB" w14:textId="77777777" w:rsidR="008F5681" w:rsidRPr="002A3CC1" w:rsidRDefault="008F5681" w:rsidP="008F5681"/>
        </w:tc>
        <w:tc>
          <w:tcPr>
            <w:tcW w:w="5296" w:type="dxa"/>
          </w:tcPr>
          <w:p w14:paraId="50AF316B" w14:textId="67CA4ABD" w:rsidR="008F5681" w:rsidRPr="002A3CC1" w:rsidRDefault="008F5681" w:rsidP="008F5681">
            <w:pPr>
              <w:tabs>
                <w:tab w:val="left" w:pos="460"/>
              </w:tabs>
            </w:pPr>
            <w:r>
              <w:t>Montage der erforderlichen Aufbauelektrik und die erforderliche Programmierung</w:t>
            </w:r>
          </w:p>
        </w:tc>
        <w:tc>
          <w:tcPr>
            <w:tcW w:w="2736" w:type="dxa"/>
          </w:tcPr>
          <w:p w14:paraId="6C07ABD0" w14:textId="77777777" w:rsidR="008F5681" w:rsidRPr="002A3CC1" w:rsidRDefault="008F5681" w:rsidP="008F5681"/>
        </w:tc>
      </w:tr>
      <w:tr w:rsidR="008F5681" w:rsidRPr="002A3CC1" w14:paraId="1AD6D82C" w14:textId="77777777" w:rsidTr="00316232">
        <w:tc>
          <w:tcPr>
            <w:tcW w:w="1035" w:type="dxa"/>
          </w:tcPr>
          <w:p w14:paraId="55B9FE11" w14:textId="77777777" w:rsidR="008F5681" w:rsidRPr="002A3CC1" w:rsidRDefault="008F5681" w:rsidP="008F5681"/>
        </w:tc>
        <w:tc>
          <w:tcPr>
            <w:tcW w:w="5296" w:type="dxa"/>
          </w:tcPr>
          <w:p w14:paraId="5B54A92B" w14:textId="0B7EAE3F" w:rsidR="008F5681" w:rsidRDefault="008F5681" w:rsidP="008F5681">
            <w:pPr>
              <w:tabs>
                <w:tab w:val="left" w:pos="460"/>
              </w:tabs>
            </w:pPr>
            <w:r>
              <w:t>Eine Eilgangsteuerung ist vorzusehen und zu programmieren</w:t>
            </w:r>
          </w:p>
        </w:tc>
        <w:tc>
          <w:tcPr>
            <w:tcW w:w="2736" w:type="dxa"/>
          </w:tcPr>
          <w:p w14:paraId="59EAAC0A" w14:textId="77777777" w:rsidR="008F5681" w:rsidRPr="002A3CC1" w:rsidRDefault="008F5681" w:rsidP="008F5681"/>
        </w:tc>
      </w:tr>
      <w:tr w:rsidR="008F5681" w:rsidRPr="002A3CC1" w14:paraId="443B2AA5" w14:textId="77777777" w:rsidTr="00316232">
        <w:tc>
          <w:tcPr>
            <w:tcW w:w="1035" w:type="dxa"/>
          </w:tcPr>
          <w:p w14:paraId="62D2ABA9" w14:textId="77777777" w:rsidR="008F5681" w:rsidRPr="002A3CC1" w:rsidRDefault="008F5681" w:rsidP="008F5681"/>
        </w:tc>
        <w:tc>
          <w:tcPr>
            <w:tcW w:w="5296" w:type="dxa"/>
          </w:tcPr>
          <w:p w14:paraId="47105560" w14:textId="28C26CCA" w:rsidR="008F5681" w:rsidRDefault="008F5681" w:rsidP="008F5681">
            <w:pPr>
              <w:tabs>
                <w:tab w:val="left" w:pos="460"/>
              </w:tabs>
            </w:pPr>
            <w:r>
              <w:t>Eine Dornverriegelung nach DIN ist als Standard zu liefern</w:t>
            </w:r>
          </w:p>
        </w:tc>
        <w:tc>
          <w:tcPr>
            <w:tcW w:w="2736" w:type="dxa"/>
          </w:tcPr>
          <w:p w14:paraId="58A81BB1" w14:textId="77777777" w:rsidR="008F5681" w:rsidRPr="002A3CC1" w:rsidRDefault="008F5681" w:rsidP="008F5681"/>
        </w:tc>
      </w:tr>
      <w:tr w:rsidR="008F5681" w:rsidRPr="002A3CC1" w14:paraId="4718EB9D" w14:textId="77777777" w:rsidTr="00316232">
        <w:tc>
          <w:tcPr>
            <w:tcW w:w="1035" w:type="dxa"/>
          </w:tcPr>
          <w:p w14:paraId="6950BBA8" w14:textId="77777777" w:rsidR="008F5681" w:rsidRPr="002A3CC1" w:rsidRDefault="008F5681" w:rsidP="008F5681"/>
        </w:tc>
        <w:tc>
          <w:tcPr>
            <w:tcW w:w="5296" w:type="dxa"/>
          </w:tcPr>
          <w:p w14:paraId="593C07ED" w14:textId="0F2C6EB2" w:rsidR="008F5681" w:rsidRPr="002A3CC1" w:rsidRDefault="008F5681" w:rsidP="008F5681">
            <w:pPr>
              <w:tabs>
                <w:tab w:val="left" w:pos="460"/>
              </w:tabs>
            </w:pPr>
            <w:r>
              <w:t>Lieferung und Montage einer hydraulischen Innenverriegelung, inkl. Zusatzauflagen hinten</w:t>
            </w:r>
          </w:p>
        </w:tc>
        <w:tc>
          <w:tcPr>
            <w:tcW w:w="2736" w:type="dxa"/>
          </w:tcPr>
          <w:p w14:paraId="6F08FE83" w14:textId="77777777" w:rsidR="008F5681" w:rsidRPr="002A3CC1" w:rsidRDefault="008F5681" w:rsidP="008F5681"/>
        </w:tc>
      </w:tr>
      <w:tr w:rsidR="008F5681" w:rsidRPr="002A3CC1" w14:paraId="1D2462F3" w14:textId="77777777" w:rsidTr="00316232">
        <w:tc>
          <w:tcPr>
            <w:tcW w:w="1035" w:type="dxa"/>
          </w:tcPr>
          <w:p w14:paraId="2EDD8D5D" w14:textId="77777777" w:rsidR="008F5681" w:rsidRPr="002A3CC1" w:rsidRDefault="008F5681" w:rsidP="008F5681"/>
        </w:tc>
        <w:tc>
          <w:tcPr>
            <w:tcW w:w="5296" w:type="dxa"/>
          </w:tcPr>
          <w:p w14:paraId="0484F49E" w14:textId="5F7BAF67" w:rsidR="008F5681" w:rsidRDefault="008F5681" w:rsidP="008F5681">
            <w:pPr>
              <w:tabs>
                <w:tab w:val="left" w:pos="460"/>
              </w:tabs>
            </w:pPr>
            <w:r>
              <w:t xml:space="preserve">Eine Endlagendämpfung </w:t>
            </w:r>
            <w:r w:rsidR="00967631">
              <w:t>für das Aufsetzen des Abrollbehälters auf das Wechselladerfahrzeug und auf den Erdboden ist vorzusehen</w:t>
            </w:r>
          </w:p>
        </w:tc>
        <w:tc>
          <w:tcPr>
            <w:tcW w:w="2736" w:type="dxa"/>
          </w:tcPr>
          <w:p w14:paraId="7BA8FDFA" w14:textId="77777777" w:rsidR="008F5681" w:rsidRPr="002A3CC1" w:rsidRDefault="008F5681" w:rsidP="008F5681"/>
        </w:tc>
      </w:tr>
      <w:tr w:rsidR="008F5681" w:rsidRPr="002A3CC1" w14:paraId="151A5EE3" w14:textId="77777777" w:rsidTr="00316232">
        <w:tc>
          <w:tcPr>
            <w:tcW w:w="1035" w:type="dxa"/>
          </w:tcPr>
          <w:p w14:paraId="24047430" w14:textId="172CE982" w:rsidR="008F5681" w:rsidRPr="002A3CC1" w:rsidRDefault="008F5681" w:rsidP="008F5681"/>
        </w:tc>
        <w:tc>
          <w:tcPr>
            <w:tcW w:w="5296" w:type="dxa"/>
          </w:tcPr>
          <w:p w14:paraId="59EA0B76" w14:textId="1842BBFA" w:rsidR="008F5681" w:rsidRDefault="008F5681" w:rsidP="008F5681">
            <w:pPr>
              <w:tabs>
                <w:tab w:val="left" w:pos="460"/>
              </w:tabs>
            </w:pPr>
            <w:r>
              <w:t>Lieferung und Programmierung einer Komfort-Steuerung-Bedienung beim Rangieren</w:t>
            </w:r>
          </w:p>
        </w:tc>
        <w:tc>
          <w:tcPr>
            <w:tcW w:w="2736" w:type="dxa"/>
          </w:tcPr>
          <w:p w14:paraId="02C68649" w14:textId="77777777" w:rsidR="008F5681" w:rsidRPr="002A3CC1" w:rsidRDefault="008F5681" w:rsidP="008F5681"/>
        </w:tc>
      </w:tr>
      <w:tr w:rsidR="008F5681" w:rsidRPr="002A3CC1" w14:paraId="349819A6" w14:textId="77777777" w:rsidTr="00316232">
        <w:tc>
          <w:tcPr>
            <w:tcW w:w="1035" w:type="dxa"/>
          </w:tcPr>
          <w:p w14:paraId="706FC0BA" w14:textId="77777777" w:rsidR="008F5681" w:rsidRPr="002A3CC1" w:rsidRDefault="008F5681" w:rsidP="008F5681"/>
        </w:tc>
        <w:tc>
          <w:tcPr>
            <w:tcW w:w="5296" w:type="dxa"/>
          </w:tcPr>
          <w:p w14:paraId="0A4182C7" w14:textId="0E62F3E6" w:rsidR="008F5681" w:rsidRPr="002A3CC1" w:rsidRDefault="008F5681" w:rsidP="008F5681">
            <w:pPr>
              <w:tabs>
                <w:tab w:val="left" w:pos="460"/>
              </w:tabs>
            </w:pPr>
            <w:r>
              <w:t xml:space="preserve">Lieferung der Sicherheitsausstattung nach DIN 14505 (Feuerwehr) </w:t>
            </w:r>
          </w:p>
        </w:tc>
        <w:tc>
          <w:tcPr>
            <w:tcW w:w="2736" w:type="dxa"/>
          </w:tcPr>
          <w:p w14:paraId="0E42D2A7" w14:textId="77777777" w:rsidR="008F5681" w:rsidRPr="002A3CC1" w:rsidRDefault="008F5681" w:rsidP="008F5681"/>
        </w:tc>
      </w:tr>
      <w:tr w:rsidR="008F5681" w:rsidRPr="002A3CC1" w14:paraId="581F8AD3" w14:textId="77777777" w:rsidTr="00316232">
        <w:tc>
          <w:tcPr>
            <w:tcW w:w="1035" w:type="dxa"/>
          </w:tcPr>
          <w:p w14:paraId="208478E3" w14:textId="77777777" w:rsidR="008F5681" w:rsidRPr="002A3CC1" w:rsidRDefault="008F5681" w:rsidP="008F5681"/>
        </w:tc>
        <w:tc>
          <w:tcPr>
            <w:tcW w:w="5296" w:type="dxa"/>
          </w:tcPr>
          <w:p w14:paraId="151E655F" w14:textId="19F2AB95" w:rsidR="008F5681" w:rsidRDefault="008F5681" w:rsidP="008F5681">
            <w:pPr>
              <w:tabs>
                <w:tab w:val="left" w:pos="460"/>
              </w:tabs>
            </w:pPr>
            <w:r>
              <w:t xml:space="preserve">Eine Notbetätigung ist </w:t>
            </w:r>
            <w:r w:rsidR="00442F34">
              <w:t>s</w:t>
            </w:r>
            <w:r>
              <w:t>tandardmäßig vorzusehen</w:t>
            </w:r>
          </w:p>
        </w:tc>
        <w:tc>
          <w:tcPr>
            <w:tcW w:w="2736" w:type="dxa"/>
          </w:tcPr>
          <w:p w14:paraId="4A23BD3C" w14:textId="77777777" w:rsidR="008F5681" w:rsidRPr="002A3CC1" w:rsidRDefault="008F5681" w:rsidP="008F5681"/>
        </w:tc>
      </w:tr>
      <w:tr w:rsidR="008F5681" w:rsidRPr="002A3CC1" w14:paraId="1A11A510" w14:textId="77777777" w:rsidTr="00316232">
        <w:tc>
          <w:tcPr>
            <w:tcW w:w="1035" w:type="dxa"/>
          </w:tcPr>
          <w:p w14:paraId="722052F4" w14:textId="77777777" w:rsidR="008F5681" w:rsidRPr="002A3CC1" w:rsidRDefault="008F5681" w:rsidP="008F5681"/>
        </w:tc>
        <w:tc>
          <w:tcPr>
            <w:tcW w:w="5296" w:type="dxa"/>
          </w:tcPr>
          <w:p w14:paraId="5D1B4B2E" w14:textId="60971E44" w:rsidR="008F5681" w:rsidRDefault="008F5681" w:rsidP="008F5681">
            <w:pPr>
              <w:tabs>
                <w:tab w:val="left" w:pos="460"/>
              </w:tabs>
            </w:pPr>
            <w:r>
              <w:t>Der Aufnahmehaken ist mit einer Schwerkraftsicherung zu liefern</w:t>
            </w:r>
          </w:p>
        </w:tc>
        <w:tc>
          <w:tcPr>
            <w:tcW w:w="2736" w:type="dxa"/>
          </w:tcPr>
          <w:p w14:paraId="7B201D51" w14:textId="77777777" w:rsidR="008F5681" w:rsidRPr="002A3CC1" w:rsidRDefault="008F5681" w:rsidP="008F5681"/>
        </w:tc>
      </w:tr>
      <w:tr w:rsidR="008F5681" w:rsidRPr="002A3CC1" w14:paraId="64262C8F" w14:textId="77777777" w:rsidTr="00316232">
        <w:tc>
          <w:tcPr>
            <w:tcW w:w="1035" w:type="dxa"/>
          </w:tcPr>
          <w:p w14:paraId="6AFAAD46" w14:textId="77777777" w:rsidR="008F5681" w:rsidRPr="002A3CC1" w:rsidRDefault="008F5681" w:rsidP="008F5681"/>
        </w:tc>
        <w:tc>
          <w:tcPr>
            <w:tcW w:w="5296" w:type="dxa"/>
          </w:tcPr>
          <w:p w14:paraId="2DD64B3F" w14:textId="6CA4DA0E" w:rsidR="008F5681" w:rsidRDefault="008F5681" w:rsidP="008F5681">
            <w:pPr>
              <w:tabs>
                <w:tab w:val="left" w:pos="460"/>
              </w:tabs>
            </w:pPr>
            <w:r>
              <w:t>Die Standartsteuerung für den Aufbau ist linksseitig neben dem Fahrerplatz zu verbauen</w:t>
            </w:r>
          </w:p>
        </w:tc>
        <w:tc>
          <w:tcPr>
            <w:tcW w:w="2736" w:type="dxa"/>
          </w:tcPr>
          <w:p w14:paraId="11116A42" w14:textId="77777777" w:rsidR="008F5681" w:rsidRPr="002A3CC1" w:rsidRDefault="008F5681" w:rsidP="008F5681"/>
        </w:tc>
      </w:tr>
      <w:tr w:rsidR="008F5681" w:rsidRPr="002A3CC1" w14:paraId="67C5CC64" w14:textId="77777777" w:rsidTr="00316232">
        <w:tc>
          <w:tcPr>
            <w:tcW w:w="1035" w:type="dxa"/>
          </w:tcPr>
          <w:p w14:paraId="62F5E4FB" w14:textId="77777777" w:rsidR="008F5681" w:rsidRPr="002A3CC1" w:rsidRDefault="008F5681" w:rsidP="008F5681"/>
        </w:tc>
        <w:tc>
          <w:tcPr>
            <w:tcW w:w="5296" w:type="dxa"/>
          </w:tcPr>
          <w:p w14:paraId="0E5E63D4" w14:textId="77777777" w:rsidR="008F5681" w:rsidRDefault="008F5681" w:rsidP="008F5681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56286C0B" w14:textId="77777777" w:rsidR="008F5681" w:rsidRPr="002A3CC1" w:rsidRDefault="008F5681" w:rsidP="008F5681"/>
        </w:tc>
      </w:tr>
      <w:tr w:rsidR="008F5681" w:rsidRPr="00056EC6" w14:paraId="7505CCFA" w14:textId="77777777" w:rsidTr="00316232">
        <w:tc>
          <w:tcPr>
            <w:tcW w:w="1035" w:type="dxa"/>
          </w:tcPr>
          <w:p w14:paraId="2B2B1BE1" w14:textId="3CA20E93" w:rsidR="008F5681" w:rsidRPr="002A3CC1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2FD94275" w14:textId="77777777" w:rsidR="008F5681" w:rsidRPr="00056EC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  <w:r w:rsidRPr="00056EC6">
              <w:rPr>
                <w:b/>
                <w:bCs/>
              </w:rPr>
              <w:t>Lackierung</w:t>
            </w:r>
          </w:p>
        </w:tc>
        <w:tc>
          <w:tcPr>
            <w:tcW w:w="2736" w:type="dxa"/>
          </w:tcPr>
          <w:p w14:paraId="3CD7536D" w14:textId="77777777" w:rsidR="008F5681" w:rsidRPr="00056EC6" w:rsidRDefault="008F5681" w:rsidP="008F5681"/>
        </w:tc>
      </w:tr>
      <w:tr w:rsidR="008F5681" w:rsidRPr="00056EC6" w14:paraId="1E6340DF" w14:textId="77777777" w:rsidTr="00316232">
        <w:tc>
          <w:tcPr>
            <w:tcW w:w="1035" w:type="dxa"/>
          </w:tcPr>
          <w:p w14:paraId="7A958130" w14:textId="462D2E00" w:rsidR="008F5681" w:rsidRPr="00056EC6" w:rsidRDefault="008F5681" w:rsidP="008F5681"/>
        </w:tc>
        <w:tc>
          <w:tcPr>
            <w:tcW w:w="5296" w:type="dxa"/>
          </w:tcPr>
          <w:p w14:paraId="756423DB" w14:textId="77777777" w:rsidR="008F5681" w:rsidRDefault="008F5681" w:rsidP="008F5681">
            <w:pPr>
              <w:tabs>
                <w:tab w:val="left" w:pos="460"/>
              </w:tabs>
            </w:pPr>
            <w:r w:rsidRPr="00056EC6">
              <w:t>Fahrerhaus: rot RAL 30</w:t>
            </w:r>
            <w:r>
              <w:t>00</w:t>
            </w:r>
          </w:p>
          <w:p w14:paraId="5489FDB5" w14:textId="7389961E" w:rsidR="005A6050" w:rsidRPr="00056EC6" w:rsidRDefault="005A6050" w:rsidP="008F5681">
            <w:pPr>
              <w:tabs>
                <w:tab w:val="left" w:pos="460"/>
              </w:tabs>
            </w:pPr>
            <w:r>
              <w:t>Gehäuse Außenrückspiegel: rot RAL 3000</w:t>
            </w:r>
          </w:p>
        </w:tc>
        <w:tc>
          <w:tcPr>
            <w:tcW w:w="2736" w:type="dxa"/>
          </w:tcPr>
          <w:p w14:paraId="4CD6D88D" w14:textId="77777777" w:rsidR="008F5681" w:rsidRPr="00056EC6" w:rsidRDefault="008F5681" w:rsidP="008F5681"/>
        </w:tc>
      </w:tr>
      <w:tr w:rsidR="008F5681" w:rsidRPr="00056EC6" w14:paraId="5149282E" w14:textId="77777777" w:rsidTr="00316232">
        <w:tc>
          <w:tcPr>
            <w:tcW w:w="1035" w:type="dxa"/>
          </w:tcPr>
          <w:p w14:paraId="60BC6D66" w14:textId="41BAFBC5" w:rsidR="008F5681" w:rsidRPr="00056EC6" w:rsidRDefault="008F5681" w:rsidP="008F5681"/>
        </w:tc>
        <w:tc>
          <w:tcPr>
            <w:tcW w:w="5296" w:type="dxa"/>
          </w:tcPr>
          <w:p w14:paraId="37BDB959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Rahmen: schwarz oder anthrazit (Serienfarbe)</w:t>
            </w:r>
          </w:p>
        </w:tc>
        <w:tc>
          <w:tcPr>
            <w:tcW w:w="2736" w:type="dxa"/>
          </w:tcPr>
          <w:p w14:paraId="047C5644" w14:textId="77777777" w:rsidR="008F5681" w:rsidRPr="00056EC6" w:rsidRDefault="008F5681" w:rsidP="008F5681"/>
        </w:tc>
      </w:tr>
      <w:tr w:rsidR="008F5681" w:rsidRPr="00056EC6" w14:paraId="642DA251" w14:textId="77777777" w:rsidTr="00316232">
        <w:tc>
          <w:tcPr>
            <w:tcW w:w="1035" w:type="dxa"/>
          </w:tcPr>
          <w:p w14:paraId="7E973D1B" w14:textId="7A809EB3" w:rsidR="008F5681" w:rsidRPr="00056EC6" w:rsidRDefault="008F5681" w:rsidP="008F5681"/>
        </w:tc>
        <w:tc>
          <w:tcPr>
            <w:tcW w:w="5296" w:type="dxa"/>
          </w:tcPr>
          <w:p w14:paraId="0B103131" w14:textId="265A7F04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Kotflügel</w:t>
            </w:r>
            <w:r>
              <w:t xml:space="preserve"> Fahrerhaus</w:t>
            </w:r>
            <w:r w:rsidRPr="00056EC6">
              <w:t xml:space="preserve"> und Einstiege: weiß RAL 9010</w:t>
            </w:r>
          </w:p>
        </w:tc>
        <w:tc>
          <w:tcPr>
            <w:tcW w:w="2736" w:type="dxa"/>
          </w:tcPr>
          <w:p w14:paraId="073BEC5C" w14:textId="77777777" w:rsidR="008F5681" w:rsidRPr="00056EC6" w:rsidRDefault="008F5681" w:rsidP="008F5681"/>
        </w:tc>
      </w:tr>
      <w:tr w:rsidR="008F5681" w:rsidRPr="00056EC6" w14:paraId="007FDBA0" w14:textId="77777777" w:rsidTr="00316232">
        <w:tc>
          <w:tcPr>
            <w:tcW w:w="1035" w:type="dxa"/>
          </w:tcPr>
          <w:p w14:paraId="45B8E354" w14:textId="068730E3" w:rsidR="008F5681" w:rsidRPr="00056EC6" w:rsidRDefault="008F5681" w:rsidP="008F5681"/>
        </w:tc>
        <w:tc>
          <w:tcPr>
            <w:tcW w:w="5296" w:type="dxa"/>
          </w:tcPr>
          <w:p w14:paraId="60F5E88D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Stoßfänger: weiß RAL 9010</w:t>
            </w:r>
          </w:p>
        </w:tc>
        <w:tc>
          <w:tcPr>
            <w:tcW w:w="2736" w:type="dxa"/>
          </w:tcPr>
          <w:p w14:paraId="54E75DA9" w14:textId="77777777" w:rsidR="008F5681" w:rsidRPr="00056EC6" w:rsidRDefault="008F5681" w:rsidP="008F5681"/>
        </w:tc>
      </w:tr>
      <w:tr w:rsidR="008F5681" w:rsidRPr="00056EC6" w14:paraId="456CB2B1" w14:textId="77777777" w:rsidTr="00316232">
        <w:tc>
          <w:tcPr>
            <w:tcW w:w="1035" w:type="dxa"/>
          </w:tcPr>
          <w:p w14:paraId="441942E5" w14:textId="09015621" w:rsidR="008F5681" w:rsidRPr="00056EC6" w:rsidRDefault="008F5681" w:rsidP="008F5681"/>
        </w:tc>
        <w:tc>
          <w:tcPr>
            <w:tcW w:w="5296" w:type="dxa"/>
          </w:tcPr>
          <w:p w14:paraId="182826C2" w14:textId="320B8AEA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 xml:space="preserve">Felgen: </w:t>
            </w:r>
            <w:r>
              <w:t>Alu/</w:t>
            </w:r>
            <w:r w:rsidRPr="00056EC6">
              <w:t>Silber</w:t>
            </w:r>
          </w:p>
        </w:tc>
        <w:tc>
          <w:tcPr>
            <w:tcW w:w="2736" w:type="dxa"/>
          </w:tcPr>
          <w:p w14:paraId="57639E11" w14:textId="77777777" w:rsidR="008F5681" w:rsidRPr="00056EC6" w:rsidRDefault="008F5681" w:rsidP="008F5681"/>
        </w:tc>
      </w:tr>
      <w:tr w:rsidR="008F5681" w:rsidRPr="00056EC6" w14:paraId="180A7805" w14:textId="77777777" w:rsidTr="00316232">
        <w:tc>
          <w:tcPr>
            <w:tcW w:w="1035" w:type="dxa"/>
          </w:tcPr>
          <w:p w14:paraId="681AA1C9" w14:textId="77777777" w:rsidR="008F5681" w:rsidRPr="00056EC6" w:rsidRDefault="008F5681" w:rsidP="008F5681"/>
        </w:tc>
        <w:tc>
          <w:tcPr>
            <w:tcW w:w="5296" w:type="dxa"/>
          </w:tcPr>
          <w:p w14:paraId="60BD99E6" w14:textId="60EBE650" w:rsidR="008F5681" w:rsidRPr="00056EC6" w:rsidRDefault="008F5681" w:rsidP="008F5681">
            <w:pPr>
              <w:tabs>
                <w:tab w:val="left" w:pos="460"/>
              </w:tabs>
            </w:pPr>
            <w:r>
              <w:t>Abrollkipper: schwarzgrau RAL 7021</w:t>
            </w:r>
          </w:p>
        </w:tc>
        <w:tc>
          <w:tcPr>
            <w:tcW w:w="2736" w:type="dxa"/>
          </w:tcPr>
          <w:p w14:paraId="64C5EC63" w14:textId="77777777" w:rsidR="008F5681" w:rsidRPr="00056EC6" w:rsidRDefault="008F5681" w:rsidP="008F5681"/>
        </w:tc>
      </w:tr>
      <w:tr w:rsidR="008F5681" w:rsidRPr="00056EC6" w14:paraId="3A0AB1C5" w14:textId="77777777" w:rsidTr="00316232">
        <w:tc>
          <w:tcPr>
            <w:tcW w:w="1035" w:type="dxa"/>
          </w:tcPr>
          <w:p w14:paraId="5B5F5506" w14:textId="77777777" w:rsidR="008F5681" w:rsidRPr="00056EC6" w:rsidRDefault="008F5681" w:rsidP="008F5681"/>
        </w:tc>
        <w:tc>
          <w:tcPr>
            <w:tcW w:w="5296" w:type="dxa"/>
          </w:tcPr>
          <w:p w14:paraId="734DA476" w14:textId="02F5C2F3" w:rsidR="008F5681" w:rsidRPr="00056EC6" w:rsidRDefault="008F5681" w:rsidP="008F5681">
            <w:pPr>
              <w:tabs>
                <w:tab w:val="left" w:pos="460"/>
              </w:tabs>
            </w:pPr>
            <w:r>
              <w:t>Aufnahmehaken: Alu/Silber</w:t>
            </w:r>
          </w:p>
        </w:tc>
        <w:tc>
          <w:tcPr>
            <w:tcW w:w="2736" w:type="dxa"/>
          </w:tcPr>
          <w:p w14:paraId="04AB488B" w14:textId="77777777" w:rsidR="008F5681" w:rsidRPr="00056EC6" w:rsidRDefault="008F5681" w:rsidP="008F5681"/>
        </w:tc>
      </w:tr>
      <w:tr w:rsidR="008F5681" w:rsidRPr="00056EC6" w14:paraId="5016A9FC" w14:textId="77777777" w:rsidTr="00316232">
        <w:tc>
          <w:tcPr>
            <w:tcW w:w="1035" w:type="dxa"/>
          </w:tcPr>
          <w:p w14:paraId="428F58D7" w14:textId="77777777" w:rsidR="008F5681" w:rsidRPr="00056EC6" w:rsidRDefault="008F5681" w:rsidP="008F5681"/>
        </w:tc>
        <w:tc>
          <w:tcPr>
            <w:tcW w:w="5296" w:type="dxa"/>
          </w:tcPr>
          <w:p w14:paraId="10500048" w14:textId="69C23CEB" w:rsidR="008F5681" w:rsidRPr="00056EC6" w:rsidRDefault="008F5681" w:rsidP="008F5681">
            <w:pPr>
              <w:tabs>
                <w:tab w:val="left" w:pos="460"/>
              </w:tabs>
            </w:pPr>
            <w:r>
              <w:t>Führungsrollen: Alu/Silber</w:t>
            </w:r>
          </w:p>
        </w:tc>
        <w:tc>
          <w:tcPr>
            <w:tcW w:w="2736" w:type="dxa"/>
          </w:tcPr>
          <w:p w14:paraId="68278B44" w14:textId="77777777" w:rsidR="008F5681" w:rsidRPr="00056EC6" w:rsidRDefault="008F5681" w:rsidP="008F5681"/>
        </w:tc>
      </w:tr>
      <w:tr w:rsidR="008F5681" w:rsidRPr="00056EC6" w14:paraId="7E05AA43" w14:textId="77777777" w:rsidTr="00316232">
        <w:tc>
          <w:tcPr>
            <w:tcW w:w="1035" w:type="dxa"/>
          </w:tcPr>
          <w:p w14:paraId="76FDE22B" w14:textId="26BF5EFF" w:rsidR="008F5681" w:rsidRPr="00056EC6" w:rsidRDefault="008F5681" w:rsidP="008F5681"/>
        </w:tc>
        <w:tc>
          <w:tcPr>
            <w:tcW w:w="5296" w:type="dxa"/>
          </w:tcPr>
          <w:p w14:paraId="04DA865C" w14:textId="093EF04A" w:rsidR="008F5681" w:rsidRDefault="008F5681" w:rsidP="008F5681">
            <w:pPr>
              <w:tabs>
                <w:tab w:val="left" w:pos="460"/>
              </w:tabs>
            </w:pPr>
            <w:r>
              <w:t>Astschutz Fahrerhaus Alu/Silber</w:t>
            </w:r>
          </w:p>
        </w:tc>
        <w:tc>
          <w:tcPr>
            <w:tcW w:w="2736" w:type="dxa"/>
          </w:tcPr>
          <w:p w14:paraId="4E6118EA" w14:textId="77777777" w:rsidR="008F5681" w:rsidRPr="00056EC6" w:rsidRDefault="008F5681" w:rsidP="008F5681"/>
        </w:tc>
      </w:tr>
      <w:tr w:rsidR="008F5681" w:rsidRPr="00056EC6" w14:paraId="3D2A5E67" w14:textId="77777777" w:rsidTr="00316232">
        <w:tc>
          <w:tcPr>
            <w:tcW w:w="1035" w:type="dxa"/>
          </w:tcPr>
          <w:p w14:paraId="0894BB3E" w14:textId="77777777" w:rsidR="008F5681" w:rsidRPr="00056EC6" w:rsidRDefault="008F5681" w:rsidP="008F5681"/>
        </w:tc>
        <w:tc>
          <w:tcPr>
            <w:tcW w:w="5296" w:type="dxa"/>
          </w:tcPr>
          <w:p w14:paraId="4CDFE728" w14:textId="77777777" w:rsidR="008F5681" w:rsidRDefault="008F5681" w:rsidP="008F5681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44B3B4C2" w14:textId="77777777" w:rsidR="008F5681" w:rsidRPr="00056EC6" w:rsidRDefault="008F5681" w:rsidP="008F5681"/>
        </w:tc>
      </w:tr>
      <w:tr w:rsidR="008F5681" w:rsidRPr="00056EC6" w14:paraId="2FEC8CCF" w14:textId="77777777" w:rsidTr="00316232">
        <w:tc>
          <w:tcPr>
            <w:tcW w:w="1035" w:type="dxa"/>
          </w:tcPr>
          <w:p w14:paraId="3EEEA133" w14:textId="77777777" w:rsidR="008F5681" w:rsidRPr="00056EC6" w:rsidRDefault="008F5681" w:rsidP="008F5681"/>
        </w:tc>
        <w:tc>
          <w:tcPr>
            <w:tcW w:w="5296" w:type="dxa"/>
          </w:tcPr>
          <w:p w14:paraId="63AAEE67" w14:textId="3BD3B356" w:rsidR="008F5681" w:rsidRPr="00F27055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  <w:r w:rsidRPr="00F27055">
              <w:rPr>
                <w:b/>
                <w:bCs/>
              </w:rPr>
              <w:t>Beklebung:</w:t>
            </w:r>
          </w:p>
        </w:tc>
        <w:tc>
          <w:tcPr>
            <w:tcW w:w="2736" w:type="dxa"/>
          </w:tcPr>
          <w:p w14:paraId="2F88D8A9" w14:textId="77777777" w:rsidR="008F5681" w:rsidRPr="00056EC6" w:rsidRDefault="008F5681" w:rsidP="008F5681"/>
        </w:tc>
      </w:tr>
      <w:tr w:rsidR="008F5681" w:rsidRPr="00056EC6" w14:paraId="61AA5428" w14:textId="77777777" w:rsidTr="00316232">
        <w:tc>
          <w:tcPr>
            <w:tcW w:w="1035" w:type="dxa"/>
          </w:tcPr>
          <w:p w14:paraId="6BB01663" w14:textId="77777777" w:rsidR="008F5681" w:rsidRPr="00056EC6" w:rsidRDefault="008F5681" w:rsidP="008F5681"/>
        </w:tc>
        <w:tc>
          <w:tcPr>
            <w:tcW w:w="5296" w:type="dxa"/>
          </w:tcPr>
          <w:p w14:paraId="5D57CA20" w14:textId="6D15F851" w:rsidR="008F5681" w:rsidRDefault="008F5681" w:rsidP="008F5681">
            <w:pPr>
              <w:tabs>
                <w:tab w:val="left" w:pos="460"/>
              </w:tabs>
            </w:pPr>
            <w:r>
              <w:t xml:space="preserve">Beschriftung der Fahrer-Beifahrertür mittels Schriftzug „Bevölkerungsschutz Kreis Lippe“ in </w:t>
            </w:r>
            <w:proofErr w:type="spellStart"/>
            <w:r>
              <w:t>weiß</w:t>
            </w:r>
            <w:proofErr w:type="spellEnd"/>
            <w:r>
              <w:t xml:space="preserve"> und hoheitlichem Wappen</w:t>
            </w:r>
          </w:p>
        </w:tc>
        <w:tc>
          <w:tcPr>
            <w:tcW w:w="2736" w:type="dxa"/>
          </w:tcPr>
          <w:p w14:paraId="0BF218B3" w14:textId="77777777" w:rsidR="008F5681" w:rsidRPr="00056EC6" w:rsidRDefault="008F5681" w:rsidP="008F5681"/>
        </w:tc>
      </w:tr>
      <w:tr w:rsidR="008F5681" w:rsidRPr="00056EC6" w14:paraId="0C6633A4" w14:textId="77777777" w:rsidTr="00316232">
        <w:tc>
          <w:tcPr>
            <w:tcW w:w="1035" w:type="dxa"/>
          </w:tcPr>
          <w:p w14:paraId="7FAA5EA7" w14:textId="77777777" w:rsidR="008F5681" w:rsidRPr="00056EC6" w:rsidRDefault="008F5681" w:rsidP="008F5681"/>
        </w:tc>
        <w:tc>
          <w:tcPr>
            <w:tcW w:w="5296" w:type="dxa"/>
          </w:tcPr>
          <w:p w14:paraId="45FE1664" w14:textId="3326D5D8" w:rsidR="008F5681" w:rsidRDefault="008F5681" w:rsidP="008F5681">
            <w:pPr>
              <w:tabs>
                <w:tab w:val="left" w:pos="460"/>
              </w:tabs>
            </w:pPr>
            <w:r>
              <w:t>Frontbeschriftung „FEUERWEHR“ in weiß</w:t>
            </w:r>
          </w:p>
        </w:tc>
        <w:tc>
          <w:tcPr>
            <w:tcW w:w="2736" w:type="dxa"/>
          </w:tcPr>
          <w:p w14:paraId="3FADDF8E" w14:textId="77777777" w:rsidR="008F5681" w:rsidRPr="00056EC6" w:rsidRDefault="008F5681" w:rsidP="008F5681"/>
        </w:tc>
      </w:tr>
      <w:tr w:rsidR="008F5681" w:rsidRPr="00056EC6" w14:paraId="147CECBD" w14:textId="77777777" w:rsidTr="00316232">
        <w:tc>
          <w:tcPr>
            <w:tcW w:w="1035" w:type="dxa"/>
          </w:tcPr>
          <w:p w14:paraId="160AAE98" w14:textId="77777777" w:rsidR="008F5681" w:rsidRPr="00056EC6" w:rsidRDefault="008F5681" w:rsidP="008F5681"/>
        </w:tc>
        <w:tc>
          <w:tcPr>
            <w:tcW w:w="5296" w:type="dxa"/>
          </w:tcPr>
          <w:p w14:paraId="32D8C7EC" w14:textId="525801C3" w:rsidR="008F5681" w:rsidRDefault="008F5681" w:rsidP="008F5681">
            <w:pPr>
              <w:tabs>
                <w:tab w:val="left" w:pos="460"/>
              </w:tabs>
            </w:pPr>
            <w:r>
              <w:t xml:space="preserve">Beklebung der Fahrzeugkontur in </w:t>
            </w:r>
            <w:proofErr w:type="spellStart"/>
            <w:r>
              <w:t>weiß</w:t>
            </w:r>
            <w:proofErr w:type="spellEnd"/>
            <w:r>
              <w:t>/ nach ECE 104</w:t>
            </w:r>
          </w:p>
        </w:tc>
        <w:tc>
          <w:tcPr>
            <w:tcW w:w="2736" w:type="dxa"/>
          </w:tcPr>
          <w:p w14:paraId="417A863F" w14:textId="77777777" w:rsidR="008F5681" w:rsidRPr="00056EC6" w:rsidRDefault="008F5681" w:rsidP="008F5681"/>
        </w:tc>
      </w:tr>
      <w:tr w:rsidR="008F5681" w:rsidRPr="00056EC6" w14:paraId="5625E6F7" w14:textId="77777777" w:rsidTr="00316232">
        <w:tc>
          <w:tcPr>
            <w:tcW w:w="1035" w:type="dxa"/>
          </w:tcPr>
          <w:p w14:paraId="62279982" w14:textId="77777777" w:rsidR="008F5681" w:rsidRPr="00056EC6" w:rsidRDefault="008F5681" w:rsidP="008F5681"/>
        </w:tc>
        <w:tc>
          <w:tcPr>
            <w:tcW w:w="5296" w:type="dxa"/>
          </w:tcPr>
          <w:p w14:paraId="2439002C" w14:textId="75B9C85C" w:rsidR="008F5681" w:rsidRDefault="008F5681" w:rsidP="008F5681">
            <w:pPr>
              <w:tabs>
                <w:tab w:val="left" w:pos="460"/>
              </w:tabs>
            </w:pPr>
            <w:r>
              <w:t>Dachbeschriftung mit amtlichen Fahrzeugkennzeichen nach DIN , wenn möglich</w:t>
            </w:r>
          </w:p>
        </w:tc>
        <w:tc>
          <w:tcPr>
            <w:tcW w:w="2736" w:type="dxa"/>
          </w:tcPr>
          <w:p w14:paraId="39C859B2" w14:textId="77777777" w:rsidR="008F5681" w:rsidRPr="00056EC6" w:rsidRDefault="008F5681" w:rsidP="008F5681"/>
        </w:tc>
      </w:tr>
      <w:tr w:rsidR="008F5681" w:rsidRPr="00056EC6" w14:paraId="64BB80C2" w14:textId="77777777" w:rsidTr="00316232">
        <w:tc>
          <w:tcPr>
            <w:tcW w:w="1035" w:type="dxa"/>
          </w:tcPr>
          <w:p w14:paraId="65D750D7" w14:textId="77777777" w:rsidR="008F5681" w:rsidRPr="00056EC6" w:rsidRDefault="008F5681" w:rsidP="008F5681"/>
        </w:tc>
        <w:tc>
          <w:tcPr>
            <w:tcW w:w="5296" w:type="dxa"/>
          </w:tcPr>
          <w:p w14:paraId="10452AF0" w14:textId="6282718F" w:rsidR="008F5681" w:rsidRDefault="008F5681" w:rsidP="008F5681">
            <w:pPr>
              <w:tabs>
                <w:tab w:val="left" w:pos="460"/>
              </w:tabs>
            </w:pPr>
            <w:r>
              <w:t>Kennzeichnung Wattiefe am Fahrzeug, geklebt mit Folie</w:t>
            </w:r>
          </w:p>
        </w:tc>
        <w:tc>
          <w:tcPr>
            <w:tcW w:w="2736" w:type="dxa"/>
          </w:tcPr>
          <w:p w14:paraId="488D0311" w14:textId="77777777" w:rsidR="008F5681" w:rsidRPr="00056EC6" w:rsidRDefault="008F5681" w:rsidP="008F5681"/>
        </w:tc>
      </w:tr>
      <w:tr w:rsidR="008F5681" w:rsidRPr="00056EC6" w14:paraId="47F570F7" w14:textId="77777777" w:rsidTr="00316232">
        <w:tc>
          <w:tcPr>
            <w:tcW w:w="1035" w:type="dxa"/>
          </w:tcPr>
          <w:p w14:paraId="1A9C0B6A" w14:textId="77777777" w:rsidR="008F5681" w:rsidRPr="00056EC6" w:rsidRDefault="008F5681" w:rsidP="008F5681"/>
        </w:tc>
        <w:tc>
          <w:tcPr>
            <w:tcW w:w="5296" w:type="dxa"/>
          </w:tcPr>
          <w:p w14:paraId="6F6EB307" w14:textId="7E443393" w:rsidR="008F5681" w:rsidRDefault="008F5681" w:rsidP="008F5681">
            <w:pPr>
              <w:tabs>
                <w:tab w:val="left" w:pos="460"/>
              </w:tabs>
            </w:pPr>
            <w:r>
              <w:t>Beklebung mit Fahrzeugkennung WLF32-01, WLF</w:t>
            </w:r>
            <w:r w:rsidR="00262E51">
              <w:t>32</w:t>
            </w:r>
            <w:r>
              <w:t xml:space="preserve">-02, WLF32-03 auf der </w:t>
            </w:r>
            <w:proofErr w:type="spellStart"/>
            <w:r>
              <w:t>re</w:t>
            </w:r>
            <w:proofErr w:type="spellEnd"/>
            <w:r>
              <w:t xml:space="preserve">. und li. Kabinenseite, </w:t>
            </w:r>
            <w:r w:rsidR="00E46788">
              <w:t>waagerecht</w:t>
            </w:r>
            <w:r>
              <w:t xml:space="preserve"> in weiß</w:t>
            </w:r>
          </w:p>
        </w:tc>
        <w:tc>
          <w:tcPr>
            <w:tcW w:w="2736" w:type="dxa"/>
          </w:tcPr>
          <w:p w14:paraId="04D7055D" w14:textId="77777777" w:rsidR="008F5681" w:rsidRPr="00056EC6" w:rsidRDefault="008F5681" w:rsidP="008F5681"/>
        </w:tc>
      </w:tr>
      <w:tr w:rsidR="008F5681" w:rsidRPr="00056EC6" w14:paraId="45C96D71" w14:textId="77777777" w:rsidTr="00316232">
        <w:tc>
          <w:tcPr>
            <w:tcW w:w="1035" w:type="dxa"/>
          </w:tcPr>
          <w:p w14:paraId="78BD839B" w14:textId="77777777" w:rsidR="008F5681" w:rsidRPr="00056EC6" w:rsidRDefault="008F5681" w:rsidP="008F5681"/>
        </w:tc>
        <w:tc>
          <w:tcPr>
            <w:tcW w:w="5296" w:type="dxa"/>
          </w:tcPr>
          <w:p w14:paraId="196EB8DD" w14:textId="5815A074" w:rsidR="008F5681" w:rsidRDefault="008F5681" w:rsidP="008F5681">
            <w:pPr>
              <w:tabs>
                <w:tab w:val="left" w:pos="460"/>
              </w:tabs>
            </w:pPr>
            <w:r>
              <w:t>Beklebung der Frontscheibe innen/außen mit Funkkennung nach Vorgabe des Auftraggebers in weiß</w:t>
            </w:r>
          </w:p>
        </w:tc>
        <w:tc>
          <w:tcPr>
            <w:tcW w:w="2736" w:type="dxa"/>
          </w:tcPr>
          <w:p w14:paraId="47B6AAF6" w14:textId="77777777" w:rsidR="008F5681" w:rsidRPr="00056EC6" w:rsidRDefault="008F5681" w:rsidP="008F5681"/>
        </w:tc>
      </w:tr>
      <w:tr w:rsidR="008F5681" w:rsidRPr="00056EC6" w14:paraId="34D1522C" w14:textId="77777777" w:rsidTr="00316232">
        <w:tc>
          <w:tcPr>
            <w:tcW w:w="1035" w:type="dxa"/>
          </w:tcPr>
          <w:p w14:paraId="7CF5F23B" w14:textId="77777777" w:rsidR="008F5681" w:rsidRPr="00056EC6" w:rsidRDefault="008F5681" w:rsidP="008F5681"/>
        </w:tc>
        <w:tc>
          <w:tcPr>
            <w:tcW w:w="5296" w:type="dxa"/>
          </w:tcPr>
          <w:p w14:paraId="025AA970" w14:textId="032D1410" w:rsidR="008F5681" w:rsidRDefault="008F5681" w:rsidP="008F5681">
            <w:pPr>
              <w:tabs>
                <w:tab w:val="left" w:pos="460"/>
              </w:tabs>
            </w:pPr>
            <w:r>
              <w:t>Anbringung/Beklebung von Fahrzeugmaßen im Sichtbereich des Fahrers nach Vorgabe des Auftraggebers</w:t>
            </w:r>
          </w:p>
        </w:tc>
        <w:tc>
          <w:tcPr>
            <w:tcW w:w="2736" w:type="dxa"/>
          </w:tcPr>
          <w:p w14:paraId="6B22E5A8" w14:textId="77777777" w:rsidR="008F5681" w:rsidRPr="00056EC6" w:rsidRDefault="008F5681" w:rsidP="008F5681"/>
        </w:tc>
      </w:tr>
      <w:tr w:rsidR="008F5681" w:rsidRPr="00056EC6" w14:paraId="34688545" w14:textId="77777777" w:rsidTr="00316232">
        <w:tc>
          <w:tcPr>
            <w:tcW w:w="1035" w:type="dxa"/>
          </w:tcPr>
          <w:p w14:paraId="4B7F256C" w14:textId="77777777" w:rsidR="008F5681" w:rsidRPr="00056EC6" w:rsidRDefault="008F5681" w:rsidP="008F5681"/>
        </w:tc>
        <w:tc>
          <w:tcPr>
            <w:tcW w:w="5296" w:type="dxa"/>
          </w:tcPr>
          <w:p w14:paraId="67CB6D69" w14:textId="343DD3B0" w:rsidR="008F5681" w:rsidRDefault="008F5681" w:rsidP="008F5681">
            <w:pPr>
              <w:tabs>
                <w:tab w:val="left" w:pos="460"/>
              </w:tabs>
            </w:pPr>
            <w:r>
              <w:t xml:space="preserve">Konturmarkierung weiß nach ECE 104 am Unterfahrschutz hinten </w:t>
            </w:r>
          </w:p>
        </w:tc>
        <w:tc>
          <w:tcPr>
            <w:tcW w:w="2736" w:type="dxa"/>
          </w:tcPr>
          <w:p w14:paraId="0231326F" w14:textId="77777777" w:rsidR="008F5681" w:rsidRPr="00056EC6" w:rsidRDefault="008F5681" w:rsidP="008F5681"/>
        </w:tc>
      </w:tr>
      <w:tr w:rsidR="008F5681" w:rsidRPr="00056EC6" w14:paraId="0EAC008E" w14:textId="77777777" w:rsidTr="00316232">
        <w:tc>
          <w:tcPr>
            <w:tcW w:w="1035" w:type="dxa"/>
          </w:tcPr>
          <w:p w14:paraId="1C38D684" w14:textId="18631EA8" w:rsidR="008F5681" w:rsidRPr="00056EC6" w:rsidRDefault="008F5681" w:rsidP="008F5681"/>
        </w:tc>
        <w:tc>
          <w:tcPr>
            <w:tcW w:w="5296" w:type="dxa"/>
          </w:tcPr>
          <w:p w14:paraId="4B8A54A1" w14:textId="61F1E9C9" w:rsidR="008F5681" w:rsidRDefault="008F5681" w:rsidP="008F5681">
            <w:pPr>
              <w:tabs>
                <w:tab w:val="left" w:pos="460"/>
              </w:tabs>
            </w:pPr>
            <w:r>
              <w:t xml:space="preserve">Konturmarkierung weiß nach ECE 104 am Unterfahrschutz seitlich </w:t>
            </w:r>
          </w:p>
        </w:tc>
        <w:tc>
          <w:tcPr>
            <w:tcW w:w="2736" w:type="dxa"/>
          </w:tcPr>
          <w:p w14:paraId="14DD73B1" w14:textId="77777777" w:rsidR="008F5681" w:rsidRPr="00056EC6" w:rsidRDefault="008F5681" w:rsidP="008F5681"/>
        </w:tc>
      </w:tr>
      <w:tr w:rsidR="008F5681" w:rsidRPr="00056EC6" w14:paraId="68B2781B" w14:textId="77777777" w:rsidTr="00316232">
        <w:tc>
          <w:tcPr>
            <w:tcW w:w="1035" w:type="dxa"/>
          </w:tcPr>
          <w:p w14:paraId="73FA6F64" w14:textId="77777777" w:rsidR="008F5681" w:rsidRPr="00056EC6" w:rsidRDefault="008F5681" w:rsidP="008F5681"/>
        </w:tc>
        <w:tc>
          <w:tcPr>
            <w:tcW w:w="5296" w:type="dxa"/>
          </w:tcPr>
          <w:p w14:paraId="69904FE7" w14:textId="272A8BD9" w:rsidR="008F5681" w:rsidRDefault="008F5681" w:rsidP="008F5681">
            <w:pPr>
              <w:tabs>
                <w:tab w:val="left" w:pos="460"/>
              </w:tabs>
            </w:pPr>
            <w:r>
              <w:t>Trittschutzfolie/Klarsicht im Bereich der Einstiege zum Fahrerhaus</w:t>
            </w:r>
          </w:p>
        </w:tc>
        <w:tc>
          <w:tcPr>
            <w:tcW w:w="2736" w:type="dxa"/>
          </w:tcPr>
          <w:p w14:paraId="6056456E" w14:textId="77777777" w:rsidR="008F5681" w:rsidRPr="00056EC6" w:rsidRDefault="008F5681" w:rsidP="008F5681"/>
        </w:tc>
      </w:tr>
      <w:tr w:rsidR="008F5681" w:rsidRPr="00056EC6" w14:paraId="182DB530" w14:textId="77777777" w:rsidTr="00316232">
        <w:tc>
          <w:tcPr>
            <w:tcW w:w="1035" w:type="dxa"/>
          </w:tcPr>
          <w:p w14:paraId="1A0F2C95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32E0537" w14:textId="6F4A0E47" w:rsidR="008F5681" w:rsidRPr="0021196E" w:rsidRDefault="008F5681" w:rsidP="008F5681">
            <w:pPr>
              <w:tabs>
                <w:tab w:val="left" w:pos="460"/>
              </w:tabs>
            </w:pPr>
            <w:r w:rsidRPr="0021196E">
              <w:t>Sonstige Beklebung/Beschriftung nach DIN</w:t>
            </w:r>
          </w:p>
        </w:tc>
        <w:tc>
          <w:tcPr>
            <w:tcW w:w="2736" w:type="dxa"/>
          </w:tcPr>
          <w:p w14:paraId="278AF034" w14:textId="77777777" w:rsidR="008F5681" w:rsidRPr="00056EC6" w:rsidRDefault="008F5681" w:rsidP="008F5681"/>
        </w:tc>
      </w:tr>
      <w:tr w:rsidR="008F5681" w:rsidRPr="00056EC6" w14:paraId="61856F79" w14:textId="77777777" w:rsidTr="00316232">
        <w:tc>
          <w:tcPr>
            <w:tcW w:w="1035" w:type="dxa"/>
          </w:tcPr>
          <w:p w14:paraId="1B422C90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4B43EFE" w14:textId="77777777" w:rsidR="008F5681" w:rsidRPr="00056EC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</w:p>
        </w:tc>
        <w:tc>
          <w:tcPr>
            <w:tcW w:w="2736" w:type="dxa"/>
          </w:tcPr>
          <w:p w14:paraId="21E17655" w14:textId="77777777" w:rsidR="008F5681" w:rsidRPr="00056EC6" w:rsidRDefault="008F5681" w:rsidP="008F5681"/>
        </w:tc>
      </w:tr>
      <w:tr w:rsidR="008F5681" w:rsidRPr="00056EC6" w14:paraId="0774AB1B" w14:textId="77777777" w:rsidTr="00316232">
        <w:tc>
          <w:tcPr>
            <w:tcW w:w="1035" w:type="dxa"/>
          </w:tcPr>
          <w:p w14:paraId="4627192A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64FD4556" w14:textId="7C2DF2AB" w:rsidR="008F5681" w:rsidRPr="00056EC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Funkanlage: </w:t>
            </w:r>
          </w:p>
        </w:tc>
        <w:tc>
          <w:tcPr>
            <w:tcW w:w="2736" w:type="dxa"/>
          </w:tcPr>
          <w:p w14:paraId="6359CF5A" w14:textId="77777777" w:rsidR="008F5681" w:rsidRPr="00056EC6" w:rsidRDefault="008F5681" w:rsidP="008F5681"/>
        </w:tc>
      </w:tr>
      <w:tr w:rsidR="008F5681" w:rsidRPr="00056EC6" w14:paraId="7DDF65A8" w14:textId="77777777" w:rsidTr="00316232">
        <w:tc>
          <w:tcPr>
            <w:tcW w:w="1035" w:type="dxa"/>
          </w:tcPr>
          <w:p w14:paraId="00E79BDC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052FAEC" w14:textId="51356FBC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rPr>
                <w:rFonts w:ascii="Trebuchet MS" w:hAnsi="Trebuchet MS" w:cs="Arial"/>
              </w:rPr>
              <w:t>Verkabelung für Funkantenne und Funkvorbereitung mit Stromanschluss</w:t>
            </w:r>
          </w:p>
        </w:tc>
        <w:tc>
          <w:tcPr>
            <w:tcW w:w="2736" w:type="dxa"/>
          </w:tcPr>
          <w:p w14:paraId="1A710BD3" w14:textId="77777777" w:rsidR="008F5681" w:rsidRPr="00056EC6" w:rsidRDefault="008F5681" w:rsidP="008F5681"/>
        </w:tc>
      </w:tr>
      <w:tr w:rsidR="008F5681" w:rsidRPr="00056EC6" w14:paraId="4E32F069" w14:textId="77777777" w:rsidTr="00316232">
        <w:tc>
          <w:tcPr>
            <w:tcW w:w="1035" w:type="dxa"/>
          </w:tcPr>
          <w:p w14:paraId="2213349E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5D652CF" w14:textId="4EA3A13C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rPr>
                <w:rFonts w:ascii="Trebuchet MS" w:hAnsi="Trebuchet MS" w:cs="Arial"/>
              </w:rPr>
              <w:t>Hauptschalter mit Zeitrelais für Funkanlage im Armaturenbrett.</w:t>
            </w:r>
          </w:p>
        </w:tc>
        <w:tc>
          <w:tcPr>
            <w:tcW w:w="2736" w:type="dxa"/>
          </w:tcPr>
          <w:p w14:paraId="1A33BEFF" w14:textId="77777777" w:rsidR="008F5681" w:rsidRPr="00056EC6" w:rsidRDefault="008F5681" w:rsidP="008F5681"/>
        </w:tc>
      </w:tr>
      <w:tr w:rsidR="008F5681" w:rsidRPr="00056EC6" w14:paraId="4A3BF05E" w14:textId="77777777" w:rsidTr="00316232">
        <w:tc>
          <w:tcPr>
            <w:tcW w:w="1035" w:type="dxa"/>
          </w:tcPr>
          <w:p w14:paraId="5B295ED9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D28978D" w14:textId="4C1F9151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rPr>
                <w:rFonts w:ascii="Trebuchet MS" w:hAnsi="Trebuchet MS" w:cs="Arial"/>
              </w:rPr>
              <w:t>Montage eines beigestellten Digitalfunkgerätes</w:t>
            </w:r>
          </w:p>
        </w:tc>
        <w:tc>
          <w:tcPr>
            <w:tcW w:w="2736" w:type="dxa"/>
          </w:tcPr>
          <w:p w14:paraId="794AEB90" w14:textId="77777777" w:rsidR="008F5681" w:rsidRPr="00056EC6" w:rsidRDefault="008F5681" w:rsidP="008F5681"/>
        </w:tc>
      </w:tr>
      <w:tr w:rsidR="008F5681" w:rsidRPr="00056EC6" w14:paraId="0183449F" w14:textId="77777777" w:rsidTr="00316232">
        <w:tc>
          <w:tcPr>
            <w:tcW w:w="1035" w:type="dxa"/>
          </w:tcPr>
          <w:p w14:paraId="59A9342B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4B433382" w14:textId="0B370C7B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rPr>
                <w:rFonts w:ascii="Trebuchet MS" w:hAnsi="Trebuchet MS" w:cs="Arial"/>
              </w:rPr>
              <w:t>Montage einer beigestellten abgesetzten Programmierschnittstelle</w:t>
            </w:r>
          </w:p>
        </w:tc>
        <w:tc>
          <w:tcPr>
            <w:tcW w:w="2736" w:type="dxa"/>
          </w:tcPr>
          <w:p w14:paraId="6C1BCC8E" w14:textId="77777777" w:rsidR="008F5681" w:rsidRPr="00056EC6" w:rsidRDefault="008F5681" w:rsidP="008F5681"/>
        </w:tc>
      </w:tr>
      <w:tr w:rsidR="008F5681" w:rsidRPr="00056EC6" w14:paraId="0135BE5E" w14:textId="77777777" w:rsidTr="00316232">
        <w:tc>
          <w:tcPr>
            <w:tcW w:w="1035" w:type="dxa"/>
          </w:tcPr>
          <w:p w14:paraId="47A69F80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5E41BB74" w14:textId="28ED6812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rPr>
                <w:rFonts w:ascii="Trebuchet MS" w:hAnsi="Trebuchet MS" w:cs="Arial"/>
              </w:rPr>
              <w:t>Lieferung und Montage einer kombinierten Digitalfunk/ GPS-Antenne mit federndem Fuß.</w:t>
            </w:r>
          </w:p>
        </w:tc>
        <w:tc>
          <w:tcPr>
            <w:tcW w:w="2736" w:type="dxa"/>
          </w:tcPr>
          <w:p w14:paraId="1AC135B2" w14:textId="77777777" w:rsidR="008F5681" w:rsidRPr="00056EC6" w:rsidRDefault="008F5681" w:rsidP="008F5681"/>
        </w:tc>
      </w:tr>
      <w:tr w:rsidR="008F5681" w:rsidRPr="00056EC6" w14:paraId="0200E031" w14:textId="77777777" w:rsidTr="00316232">
        <w:tc>
          <w:tcPr>
            <w:tcW w:w="1035" w:type="dxa"/>
          </w:tcPr>
          <w:p w14:paraId="6233812D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6CEF7E67" w14:textId="5745B83C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t xml:space="preserve">Montag einer beigestellten Bedieneinrichtung (HBC) </w:t>
            </w:r>
          </w:p>
        </w:tc>
        <w:tc>
          <w:tcPr>
            <w:tcW w:w="2736" w:type="dxa"/>
          </w:tcPr>
          <w:p w14:paraId="3AD11434" w14:textId="77777777" w:rsidR="008F5681" w:rsidRPr="00056EC6" w:rsidRDefault="008F5681" w:rsidP="008F5681"/>
        </w:tc>
      </w:tr>
      <w:tr w:rsidR="008F5681" w:rsidRPr="00056EC6" w14:paraId="223C3ECC" w14:textId="77777777" w:rsidTr="00316232">
        <w:tc>
          <w:tcPr>
            <w:tcW w:w="1035" w:type="dxa"/>
          </w:tcPr>
          <w:p w14:paraId="2D681C99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0E1DEF3A" w14:textId="523E78BF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rPr>
                <w:rFonts w:ascii="Trebuchet MS" w:hAnsi="Trebuchet MS" w:cs="Arial"/>
              </w:rPr>
              <w:t>Lieferung und Montage eines regelbaren Funklautsprechers im Fahrerraum</w:t>
            </w:r>
          </w:p>
        </w:tc>
        <w:tc>
          <w:tcPr>
            <w:tcW w:w="2736" w:type="dxa"/>
          </w:tcPr>
          <w:p w14:paraId="2D6F4F26" w14:textId="77777777" w:rsidR="008F5681" w:rsidRPr="00056EC6" w:rsidRDefault="008F5681" w:rsidP="008F5681"/>
        </w:tc>
      </w:tr>
      <w:tr w:rsidR="008F5681" w:rsidRPr="00056EC6" w14:paraId="790620CE" w14:textId="77777777" w:rsidTr="00316232">
        <w:tc>
          <w:tcPr>
            <w:tcW w:w="1035" w:type="dxa"/>
          </w:tcPr>
          <w:p w14:paraId="7D1C6503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455C0F9D" w14:textId="338FAB68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rPr>
                <w:rFonts w:ascii="Trebuchet MS" w:hAnsi="Trebuchet MS" w:cs="Arial"/>
              </w:rPr>
              <w:t xml:space="preserve">Lieferung, Anschluss und Montage </w:t>
            </w:r>
            <w:proofErr w:type="spellStart"/>
            <w:r w:rsidRPr="00B234F8">
              <w:rPr>
                <w:rFonts w:ascii="Trebuchet MS" w:hAnsi="Trebuchet MS" w:cs="Arial"/>
              </w:rPr>
              <w:t>SiKa</w:t>
            </w:r>
            <w:proofErr w:type="spellEnd"/>
            <w:r w:rsidRPr="00B234F8">
              <w:rPr>
                <w:rFonts w:ascii="Trebuchet MS" w:hAnsi="Trebuchet MS" w:cs="Arial"/>
              </w:rPr>
              <w:t>-Lesegerät</w:t>
            </w:r>
          </w:p>
        </w:tc>
        <w:tc>
          <w:tcPr>
            <w:tcW w:w="2736" w:type="dxa"/>
          </w:tcPr>
          <w:p w14:paraId="77CFC6AF" w14:textId="77777777" w:rsidR="008F5681" w:rsidRPr="00056EC6" w:rsidRDefault="008F5681" w:rsidP="008F5681"/>
        </w:tc>
      </w:tr>
      <w:tr w:rsidR="008F5681" w:rsidRPr="00056EC6" w14:paraId="70B98255" w14:textId="77777777" w:rsidTr="00316232">
        <w:tc>
          <w:tcPr>
            <w:tcW w:w="1035" w:type="dxa"/>
          </w:tcPr>
          <w:p w14:paraId="792F8603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2F3506C5" w14:textId="6F6F0AA9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t>Montage eines beigestellten Navigationssystems „Columbus“</w:t>
            </w:r>
          </w:p>
        </w:tc>
        <w:tc>
          <w:tcPr>
            <w:tcW w:w="2736" w:type="dxa"/>
          </w:tcPr>
          <w:p w14:paraId="205179C7" w14:textId="77777777" w:rsidR="008F5681" w:rsidRPr="00056EC6" w:rsidRDefault="008F5681" w:rsidP="008F5681"/>
        </w:tc>
      </w:tr>
      <w:tr w:rsidR="008F5681" w:rsidRPr="00056EC6" w14:paraId="2B1F86C8" w14:textId="77777777" w:rsidTr="00316232">
        <w:tc>
          <w:tcPr>
            <w:tcW w:w="1035" w:type="dxa"/>
          </w:tcPr>
          <w:p w14:paraId="07022EB1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79C5FF22" w14:textId="52A8FFA0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t>Lieferung und Montag einer CIB-Box für den Anschluss des Navigationsgerätes an das Digitalfunkgerät</w:t>
            </w:r>
          </w:p>
        </w:tc>
        <w:tc>
          <w:tcPr>
            <w:tcW w:w="2736" w:type="dxa"/>
          </w:tcPr>
          <w:p w14:paraId="3BD9BC74" w14:textId="77777777" w:rsidR="008F5681" w:rsidRPr="00056EC6" w:rsidRDefault="008F5681" w:rsidP="008F5681"/>
        </w:tc>
      </w:tr>
      <w:tr w:rsidR="008F5681" w:rsidRPr="00056EC6" w14:paraId="16358CB1" w14:textId="77777777" w:rsidTr="00316232">
        <w:tc>
          <w:tcPr>
            <w:tcW w:w="1035" w:type="dxa"/>
          </w:tcPr>
          <w:p w14:paraId="1F9DB9A9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00E847B7" w14:textId="63A3B795" w:rsidR="008F5681" w:rsidRPr="00B234F8" w:rsidRDefault="008F5681" w:rsidP="008F5681">
            <w:pPr>
              <w:tabs>
                <w:tab w:val="left" w:pos="460"/>
              </w:tabs>
            </w:pPr>
            <w:r w:rsidRPr="00B234F8">
              <w:t>Lieferung und Montage der benötigten Kabelverbindungen</w:t>
            </w:r>
          </w:p>
        </w:tc>
        <w:tc>
          <w:tcPr>
            <w:tcW w:w="2736" w:type="dxa"/>
          </w:tcPr>
          <w:p w14:paraId="6A13D73F" w14:textId="77777777" w:rsidR="008F5681" w:rsidRPr="00056EC6" w:rsidRDefault="008F5681" w:rsidP="008F5681"/>
        </w:tc>
      </w:tr>
      <w:tr w:rsidR="008F5681" w:rsidRPr="00056EC6" w14:paraId="2EA5466D" w14:textId="77777777" w:rsidTr="00316232">
        <w:tc>
          <w:tcPr>
            <w:tcW w:w="1035" w:type="dxa"/>
          </w:tcPr>
          <w:p w14:paraId="2885E98A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45D0E1A" w14:textId="2F5447CB" w:rsidR="008F5681" w:rsidRPr="00B234F8" w:rsidRDefault="008F5681" w:rsidP="008F5681">
            <w:pPr>
              <w:tabs>
                <w:tab w:val="left" w:pos="460"/>
              </w:tabs>
            </w:pPr>
            <w:r w:rsidRPr="00443544">
              <w:t>Lieferung und Montage einer kompletten Digitalfunkfreisprecheinrichtung über Schwanenhalstaster im Bereich des Lenkrades</w:t>
            </w:r>
          </w:p>
        </w:tc>
        <w:tc>
          <w:tcPr>
            <w:tcW w:w="2736" w:type="dxa"/>
          </w:tcPr>
          <w:p w14:paraId="70F2D369" w14:textId="77777777" w:rsidR="008F5681" w:rsidRPr="00056EC6" w:rsidRDefault="008F5681" w:rsidP="008F5681"/>
        </w:tc>
      </w:tr>
      <w:tr w:rsidR="008F5681" w:rsidRPr="00056EC6" w14:paraId="54F4034F" w14:textId="77777777" w:rsidTr="00316232">
        <w:tc>
          <w:tcPr>
            <w:tcW w:w="1035" w:type="dxa"/>
          </w:tcPr>
          <w:p w14:paraId="316B9874" w14:textId="77777777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07C45902" w14:textId="77777777" w:rsidR="008F5681" w:rsidRPr="00B0112F" w:rsidRDefault="008F5681" w:rsidP="008F5681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1297646A" w14:textId="77777777" w:rsidR="008F5681" w:rsidRPr="00056EC6" w:rsidRDefault="008F5681" w:rsidP="008F5681"/>
        </w:tc>
      </w:tr>
      <w:tr w:rsidR="008F5681" w:rsidRPr="00056EC6" w14:paraId="3F94A0D2" w14:textId="77777777" w:rsidTr="00316232">
        <w:tc>
          <w:tcPr>
            <w:tcW w:w="1035" w:type="dxa"/>
          </w:tcPr>
          <w:p w14:paraId="76100ABC" w14:textId="73EC0B8A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6078D7B7" w14:textId="77777777" w:rsidR="008F5681" w:rsidRPr="00056EC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  <w:r w:rsidRPr="00056EC6">
              <w:rPr>
                <w:b/>
                <w:bCs/>
              </w:rPr>
              <w:t>Sonstiges</w:t>
            </w:r>
          </w:p>
        </w:tc>
        <w:tc>
          <w:tcPr>
            <w:tcW w:w="2736" w:type="dxa"/>
          </w:tcPr>
          <w:p w14:paraId="16F8666B" w14:textId="77777777" w:rsidR="008F5681" w:rsidRPr="00056EC6" w:rsidRDefault="008F5681" w:rsidP="008F5681"/>
        </w:tc>
      </w:tr>
      <w:tr w:rsidR="008F5681" w:rsidRPr="00056EC6" w14:paraId="1D8265E8" w14:textId="77777777" w:rsidTr="00316232">
        <w:tc>
          <w:tcPr>
            <w:tcW w:w="1035" w:type="dxa"/>
          </w:tcPr>
          <w:p w14:paraId="43EA7FFD" w14:textId="5BC22B68" w:rsidR="008F5681" w:rsidRPr="00056EC6" w:rsidRDefault="008F5681" w:rsidP="008F5681"/>
        </w:tc>
        <w:tc>
          <w:tcPr>
            <w:tcW w:w="5296" w:type="dxa"/>
          </w:tcPr>
          <w:p w14:paraId="163CF5BD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Radio mit DAB+, USB-Anschluss und Freisprecheinrichtung für ein Mobiltelefon über Bluetooth</w:t>
            </w:r>
          </w:p>
        </w:tc>
        <w:tc>
          <w:tcPr>
            <w:tcW w:w="2736" w:type="dxa"/>
          </w:tcPr>
          <w:p w14:paraId="3BAC0B8F" w14:textId="77777777" w:rsidR="008F5681" w:rsidRPr="00056EC6" w:rsidRDefault="008F5681" w:rsidP="008F5681"/>
        </w:tc>
      </w:tr>
      <w:tr w:rsidR="008F5681" w:rsidRPr="00056EC6" w14:paraId="72D6A1FF" w14:textId="77777777" w:rsidTr="00316232">
        <w:tc>
          <w:tcPr>
            <w:tcW w:w="1035" w:type="dxa"/>
            <w:shd w:val="clear" w:color="auto" w:fill="auto"/>
          </w:tcPr>
          <w:p w14:paraId="2E8C3340" w14:textId="16C79EB6" w:rsidR="008F5681" w:rsidRPr="00056EC6" w:rsidRDefault="008F5681" w:rsidP="008F5681"/>
        </w:tc>
        <w:tc>
          <w:tcPr>
            <w:tcW w:w="5296" w:type="dxa"/>
          </w:tcPr>
          <w:p w14:paraId="70D4BF81" w14:textId="365B7724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 xml:space="preserve"> </w:t>
            </w:r>
          </w:p>
        </w:tc>
        <w:tc>
          <w:tcPr>
            <w:tcW w:w="2736" w:type="dxa"/>
          </w:tcPr>
          <w:p w14:paraId="2CC3B8D1" w14:textId="77777777" w:rsidR="008F5681" w:rsidRPr="00056EC6" w:rsidRDefault="008F5681" w:rsidP="008F5681"/>
        </w:tc>
      </w:tr>
      <w:tr w:rsidR="008F5681" w:rsidRPr="00056EC6" w14:paraId="1A495764" w14:textId="77777777" w:rsidTr="00316232">
        <w:tc>
          <w:tcPr>
            <w:tcW w:w="1035" w:type="dxa"/>
          </w:tcPr>
          <w:p w14:paraId="2F11A7DA" w14:textId="4891380D" w:rsidR="008F5681" w:rsidRPr="00056EC6" w:rsidRDefault="008F5681" w:rsidP="008F5681"/>
        </w:tc>
        <w:tc>
          <w:tcPr>
            <w:tcW w:w="5296" w:type="dxa"/>
          </w:tcPr>
          <w:p w14:paraId="5361258B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Bordwerkzeug</w:t>
            </w:r>
          </w:p>
        </w:tc>
        <w:tc>
          <w:tcPr>
            <w:tcW w:w="2736" w:type="dxa"/>
          </w:tcPr>
          <w:p w14:paraId="50EA2D0C" w14:textId="77777777" w:rsidR="008F5681" w:rsidRPr="00056EC6" w:rsidRDefault="008F5681" w:rsidP="008F5681"/>
        </w:tc>
      </w:tr>
      <w:tr w:rsidR="008F5681" w:rsidRPr="00056EC6" w14:paraId="5604E663" w14:textId="77777777" w:rsidTr="00316232">
        <w:tc>
          <w:tcPr>
            <w:tcW w:w="1035" w:type="dxa"/>
          </w:tcPr>
          <w:p w14:paraId="0AAA5D64" w14:textId="69ADF6C6" w:rsidR="008F5681" w:rsidRPr="00056EC6" w:rsidRDefault="008F5681" w:rsidP="008F5681"/>
        </w:tc>
        <w:tc>
          <w:tcPr>
            <w:tcW w:w="5296" w:type="dxa"/>
          </w:tcPr>
          <w:p w14:paraId="44CD726F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Inspektionsheft, Schaltpläne u. Betriebsanleitung in Deutsch</w:t>
            </w:r>
          </w:p>
        </w:tc>
        <w:tc>
          <w:tcPr>
            <w:tcW w:w="2736" w:type="dxa"/>
          </w:tcPr>
          <w:p w14:paraId="18ABF381" w14:textId="77777777" w:rsidR="008F5681" w:rsidRPr="00056EC6" w:rsidRDefault="008F5681" w:rsidP="008F5681"/>
        </w:tc>
      </w:tr>
      <w:tr w:rsidR="008F5681" w:rsidRPr="00056EC6" w14:paraId="6BF74129" w14:textId="77777777" w:rsidTr="00316232">
        <w:tc>
          <w:tcPr>
            <w:tcW w:w="1035" w:type="dxa"/>
          </w:tcPr>
          <w:p w14:paraId="15074E84" w14:textId="10BC875F" w:rsidR="008F5681" w:rsidRPr="00056EC6" w:rsidRDefault="008F5681" w:rsidP="008F5681"/>
        </w:tc>
        <w:tc>
          <w:tcPr>
            <w:tcW w:w="5296" w:type="dxa"/>
          </w:tcPr>
          <w:p w14:paraId="545BDCAB" w14:textId="38854322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 xml:space="preserve">Kfz-Brief, </w:t>
            </w:r>
            <w:proofErr w:type="spellStart"/>
            <w:r w:rsidRPr="00056EC6">
              <w:t>Prüfbuch</w:t>
            </w:r>
            <w:proofErr w:type="spellEnd"/>
            <w:r w:rsidRPr="00056EC6">
              <w:t>, Verbandtasche, Warndreieck, Warnlampe</w:t>
            </w:r>
          </w:p>
        </w:tc>
        <w:tc>
          <w:tcPr>
            <w:tcW w:w="2736" w:type="dxa"/>
          </w:tcPr>
          <w:p w14:paraId="632D673B" w14:textId="77777777" w:rsidR="008F5681" w:rsidRPr="00056EC6" w:rsidRDefault="008F5681" w:rsidP="008F5681"/>
        </w:tc>
      </w:tr>
      <w:tr w:rsidR="008F5681" w:rsidRPr="00056EC6" w14:paraId="5F77407B" w14:textId="77777777" w:rsidTr="00316232">
        <w:tc>
          <w:tcPr>
            <w:tcW w:w="1035" w:type="dxa"/>
          </w:tcPr>
          <w:p w14:paraId="078BBCDB" w14:textId="752E70A1" w:rsidR="008F5681" w:rsidRPr="00056EC6" w:rsidRDefault="008F5681" w:rsidP="008F5681"/>
        </w:tc>
        <w:tc>
          <w:tcPr>
            <w:tcW w:w="5296" w:type="dxa"/>
          </w:tcPr>
          <w:p w14:paraId="16D8D3E2" w14:textId="3F74207A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Wagenhebe</w:t>
            </w:r>
            <w:r w:rsidR="00300DAF">
              <w:t>r</w:t>
            </w:r>
            <w:r>
              <w:t xml:space="preserve"> mit passender Hubkraft</w:t>
            </w:r>
          </w:p>
        </w:tc>
        <w:tc>
          <w:tcPr>
            <w:tcW w:w="2736" w:type="dxa"/>
          </w:tcPr>
          <w:p w14:paraId="17455308" w14:textId="77777777" w:rsidR="008F5681" w:rsidRPr="00056EC6" w:rsidRDefault="008F5681" w:rsidP="008F5681"/>
        </w:tc>
      </w:tr>
      <w:tr w:rsidR="008F5681" w:rsidRPr="00056EC6" w14:paraId="1DB0EF68" w14:textId="77777777" w:rsidTr="00316232">
        <w:tc>
          <w:tcPr>
            <w:tcW w:w="1035" w:type="dxa"/>
          </w:tcPr>
          <w:p w14:paraId="7CF18E10" w14:textId="27D4872A" w:rsidR="008F5681" w:rsidRPr="00056EC6" w:rsidRDefault="008F5681" w:rsidP="008F5681"/>
        </w:tc>
        <w:tc>
          <w:tcPr>
            <w:tcW w:w="5296" w:type="dxa"/>
          </w:tcPr>
          <w:p w14:paraId="59E404C8" w14:textId="064FE655" w:rsidR="008F5681" w:rsidRPr="00056EC6" w:rsidRDefault="008F5681" w:rsidP="008F5681">
            <w:pPr>
              <w:tabs>
                <w:tab w:val="left" w:pos="460"/>
              </w:tabs>
            </w:pPr>
            <w:r>
              <w:t>Allwetterfußmatten</w:t>
            </w:r>
            <w:r w:rsidRPr="00056EC6">
              <w:t xml:space="preserve"> vorne rechts und links (original Fahrzeughersteller)</w:t>
            </w:r>
          </w:p>
        </w:tc>
        <w:tc>
          <w:tcPr>
            <w:tcW w:w="2736" w:type="dxa"/>
          </w:tcPr>
          <w:p w14:paraId="1B9847FF" w14:textId="77777777" w:rsidR="008F5681" w:rsidRPr="00056EC6" w:rsidRDefault="008F5681" w:rsidP="008F5681"/>
        </w:tc>
      </w:tr>
      <w:tr w:rsidR="008F5681" w:rsidRPr="00056EC6" w14:paraId="0EE8A94A" w14:textId="77777777" w:rsidTr="00316232">
        <w:tc>
          <w:tcPr>
            <w:tcW w:w="1035" w:type="dxa"/>
          </w:tcPr>
          <w:p w14:paraId="27DD1823" w14:textId="5668FC9B" w:rsidR="008F5681" w:rsidRPr="00056EC6" w:rsidRDefault="008F5681" w:rsidP="008F5681"/>
        </w:tc>
        <w:tc>
          <w:tcPr>
            <w:tcW w:w="5296" w:type="dxa"/>
          </w:tcPr>
          <w:p w14:paraId="67F3C8C2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Ablieferinspektion für Einsatzfahrzeuge</w:t>
            </w:r>
          </w:p>
        </w:tc>
        <w:tc>
          <w:tcPr>
            <w:tcW w:w="2736" w:type="dxa"/>
          </w:tcPr>
          <w:p w14:paraId="0E69B6B6" w14:textId="77777777" w:rsidR="008F5681" w:rsidRPr="00056EC6" w:rsidRDefault="008F5681" w:rsidP="008F5681"/>
        </w:tc>
      </w:tr>
      <w:tr w:rsidR="008F5681" w:rsidRPr="00056EC6" w14:paraId="45DCF148" w14:textId="77777777" w:rsidTr="00316232">
        <w:tc>
          <w:tcPr>
            <w:tcW w:w="1035" w:type="dxa"/>
          </w:tcPr>
          <w:p w14:paraId="57362A1E" w14:textId="77777777" w:rsidR="008F5681" w:rsidRPr="00056EC6" w:rsidRDefault="008F5681" w:rsidP="008F5681"/>
        </w:tc>
        <w:tc>
          <w:tcPr>
            <w:tcW w:w="5296" w:type="dxa"/>
          </w:tcPr>
          <w:p w14:paraId="53FAB2B7" w14:textId="77777777" w:rsidR="008F5681" w:rsidRPr="00056EC6" w:rsidRDefault="008F5681" w:rsidP="008F5681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53A6ECF2" w14:textId="77777777" w:rsidR="008F5681" w:rsidRPr="00056EC6" w:rsidRDefault="008F5681" w:rsidP="008F5681"/>
        </w:tc>
      </w:tr>
      <w:tr w:rsidR="008F5681" w:rsidRPr="00056EC6" w14:paraId="63E1CCE8" w14:textId="77777777" w:rsidTr="00316232">
        <w:tc>
          <w:tcPr>
            <w:tcW w:w="1035" w:type="dxa"/>
          </w:tcPr>
          <w:p w14:paraId="0E7B8F66" w14:textId="77E68DE6" w:rsidR="008F5681" w:rsidRPr="00056EC6" w:rsidRDefault="008F5681" w:rsidP="008F5681">
            <w:pPr>
              <w:rPr>
                <w:b/>
                <w:bCs/>
              </w:rPr>
            </w:pPr>
          </w:p>
        </w:tc>
        <w:tc>
          <w:tcPr>
            <w:tcW w:w="5296" w:type="dxa"/>
          </w:tcPr>
          <w:p w14:paraId="3538F0E1" w14:textId="77777777" w:rsidR="008F5681" w:rsidRPr="00056EC6" w:rsidRDefault="008F5681" w:rsidP="008F5681">
            <w:pPr>
              <w:tabs>
                <w:tab w:val="left" w:pos="460"/>
              </w:tabs>
              <w:rPr>
                <w:b/>
                <w:bCs/>
              </w:rPr>
            </w:pPr>
            <w:r w:rsidRPr="00056EC6">
              <w:rPr>
                <w:b/>
                <w:bCs/>
              </w:rPr>
              <w:t>Bindefristen, Lieferzeiten, Garantie</w:t>
            </w:r>
          </w:p>
        </w:tc>
        <w:tc>
          <w:tcPr>
            <w:tcW w:w="2736" w:type="dxa"/>
          </w:tcPr>
          <w:p w14:paraId="647DC3C0" w14:textId="77777777" w:rsidR="008F5681" w:rsidRPr="00056EC6" w:rsidRDefault="008F5681" w:rsidP="008F5681"/>
        </w:tc>
      </w:tr>
      <w:tr w:rsidR="008F5681" w:rsidRPr="00056EC6" w14:paraId="1DA203C2" w14:textId="77777777" w:rsidTr="00316232">
        <w:tc>
          <w:tcPr>
            <w:tcW w:w="1035" w:type="dxa"/>
          </w:tcPr>
          <w:p w14:paraId="136CDA48" w14:textId="77777777" w:rsidR="008F5681" w:rsidRPr="00056EC6" w:rsidRDefault="008F5681" w:rsidP="008F5681"/>
        </w:tc>
        <w:tc>
          <w:tcPr>
            <w:tcW w:w="5296" w:type="dxa"/>
          </w:tcPr>
          <w:p w14:paraId="3434376C" w14:textId="56A394D1" w:rsidR="008F5681" w:rsidRDefault="008F5681" w:rsidP="008F5681">
            <w:pPr>
              <w:tabs>
                <w:tab w:val="left" w:pos="460"/>
              </w:tabs>
            </w:pPr>
            <w:r>
              <w:t>Lieferung der Fahrzeuge wie folgt:</w:t>
            </w:r>
          </w:p>
          <w:p w14:paraId="5C9102DF" w14:textId="422802E6" w:rsidR="008F5681" w:rsidRDefault="008F5681" w:rsidP="008F5681">
            <w:pPr>
              <w:tabs>
                <w:tab w:val="left" w:pos="460"/>
              </w:tabs>
            </w:pPr>
          </w:p>
          <w:p w14:paraId="1403FBE3" w14:textId="316B4C01" w:rsidR="008F5681" w:rsidRDefault="008F5681" w:rsidP="008F5681">
            <w:pPr>
              <w:tabs>
                <w:tab w:val="left" w:pos="460"/>
              </w:tabs>
            </w:pPr>
            <w:r>
              <w:t>Fahrzeug 1: spätestens 4. Quartal 2027</w:t>
            </w:r>
          </w:p>
          <w:p w14:paraId="4D1D3D13" w14:textId="50FAC775" w:rsidR="008F5681" w:rsidRDefault="008F5681" w:rsidP="008F5681">
            <w:pPr>
              <w:tabs>
                <w:tab w:val="left" w:pos="460"/>
              </w:tabs>
            </w:pPr>
            <w:r>
              <w:t>Fahrzeug 2: 1. Quartal 2028</w:t>
            </w:r>
          </w:p>
          <w:p w14:paraId="78A00BE4" w14:textId="4DEB2517" w:rsidR="008F5681" w:rsidRDefault="008F5681" w:rsidP="008F5681">
            <w:pPr>
              <w:tabs>
                <w:tab w:val="left" w:pos="460"/>
              </w:tabs>
            </w:pPr>
            <w:r>
              <w:t>Fahrzeug 3: 1. Quartal 2029</w:t>
            </w:r>
          </w:p>
          <w:p w14:paraId="52420FFA" w14:textId="77777777" w:rsidR="008F5681" w:rsidRDefault="008F5681" w:rsidP="008F5681">
            <w:pPr>
              <w:tabs>
                <w:tab w:val="left" w:pos="460"/>
              </w:tabs>
            </w:pPr>
          </w:p>
          <w:p w14:paraId="51FEB088" w14:textId="523EE773" w:rsidR="008F5681" w:rsidRPr="00056EC6" w:rsidRDefault="008F5681" w:rsidP="008F5681">
            <w:pPr>
              <w:tabs>
                <w:tab w:val="left" w:pos="460"/>
              </w:tabs>
            </w:pPr>
          </w:p>
        </w:tc>
        <w:tc>
          <w:tcPr>
            <w:tcW w:w="2736" w:type="dxa"/>
          </w:tcPr>
          <w:p w14:paraId="32C729F9" w14:textId="77777777" w:rsidR="008F5681" w:rsidRPr="00056EC6" w:rsidRDefault="008F5681" w:rsidP="008F5681"/>
        </w:tc>
      </w:tr>
      <w:tr w:rsidR="008F5681" w:rsidRPr="00056EC6" w14:paraId="65DA008D" w14:textId="77777777" w:rsidTr="00316232">
        <w:tc>
          <w:tcPr>
            <w:tcW w:w="1035" w:type="dxa"/>
          </w:tcPr>
          <w:p w14:paraId="37706AA4" w14:textId="35384820" w:rsidR="008F5681" w:rsidRPr="00056EC6" w:rsidRDefault="008F5681" w:rsidP="008F5681"/>
        </w:tc>
        <w:tc>
          <w:tcPr>
            <w:tcW w:w="5296" w:type="dxa"/>
          </w:tcPr>
          <w:p w14:paraId="6EB7E3BA" w14:textId="11FA4E74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 xml:space="preserve">Eine mindestens </w:t>
            </w:r>
            <w:r>
              <w:t>24</w:t>
            </w:r>
            <w:r w:rsidRPr="00056EC6">
              <w:t>-monatige Garantiezeit wird vorausgesetzt, die tatsächlichen Garantiezeiten sind anzugeben für:</w:t>
            </w:r>
          </w:p>
          <w:p w14:paraId="1FA841B8" w14:textId="77777777" w:rsidR="008F5681" w:rsidRPr="00056EC6" w:rsidRDefault="008F5681" w:rsidP="008F5681">
            <w:pPr>
              <w:tabs>
                <w:tab w:val="left" w:pos="460"/>
              </w:tabs>
            </w:pPr>
          </w:p>
          <w:p w14:paraId="14EE0018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Fahrgestell: _____________ Monate</w:t>
            </w:r>
          </w:p>
          <w:p w14:paraId="098660CE" w14:textId="77777777" w:rsidR="008F5681" w:rsidRPr="00056EC6" w:rsidRDefault="008F5681" w:rsidP="008F5681">
            <w:pPr>
              <w:tabs>
                <w:tab w:val="left" w:pos="460"/>
              </w:tabs>
            </w:pPr>
          </w:p>
          <w:p w14:paraId="033C6846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Motor: _____________ Monate</w:t>
            </w:r>
          </w:p>
          <w:p w14:paraId="3F790A10" w14:textId="77777777" w:rsidR="008F5681" w:rsidRPr="00056EC6" w:rsidRDefault="008F5681" w:rsidP="008F5681">
            <w:pPr>
              <w:tabs>
                <w:tab w:val="left" w:pos="460"/>
              </w:tabs>
            </w:pPr>
          </w:p>
          <w:p w14:paraId="2183F058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Getriebe: _____________ Monate</w:t>
            </w:r>
          </w:p>
          <w:p w14:paraId="5DA812FE" w14:textId="77777777" w:rsidR="008F5681" w:rsidRPr="00056EC6" w:rsidRDefault="008F5681" w:rsidP="008F5681">
            <w:pPr>
              <w:tabs>
                <w:tab w:val="left" w:pos="460"/>
              </w:tabs>
            </w:pPr>
          </w:p>
          <w:p w14:paraId="13ED8EDD" w14:textId="77777777" w:rsidR="008F5681" w:rsidRPr="00056EC6" w:rsidRDefault="008F5681" w:rsidP="008F5681">
            <w:pPr>
              <w:tabs>
                <w:tab w:val="left" w:pos="460"/>
              </w:tabs>
            </w:pPr>
            <w:r w:rsidRPr="00056EC6">
              <w:t>Durchrostung: _____________ Monate</w:t>
            </w:r>
          </w:p>
        </w:tc>
        <w:tc>
          <w:tcPr>
            <w:tcW w:w="2736" w:type="dxa"/>
          </w:tcPr>
          <w:p w14:paraId="1B8E800A" w14:textId="77777777" w:rsidR="008F5681" w:rsidRPr="00056EC6" w:rsidRDefault="008F5681" w:rsidP="008F5681"/>
        </w:tc>
      </w:tr>
      <w:tr w:rsidR="008F5681" w:rsidRPr="00056EC6" w14:paraId="4EFFB87F" w14:textId="77777777" w:rsidTr="00316232">
        <w:tc>
          <w:tcPr>
            <w:tcW w:w="1035" w:type="dxa"/>
          </w:tcPr>
          <w:p w14:paraId="77541C1A" w14:textId="54166945" w:rsidR="008F5681" w:rsidRPr="00056EC6" w:rsidRDefault="008F5681" w:rsidP="008F5681"/>
        </w:tc>
        <w:tc>
          <w:tcPr>
            <w:tcW w:w="5296" w:type="dxa"/>
          </w:tcPr>
          <w:p w14:paraId="70C70D73" w14:textId="295182AD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Angabe zum Zeitraum von gesicherter Ersatzteilversorgung</w:t>
            </w:r>
            <w:r>
              <w:t xml:space="preserve"> Fahrgestell</w:t>
            </w:r>
            <w:r w:rsidRPr="000F4C05">
              <w:t>:</w:t>
            </w:r>
          </w:p>
          <w:p w14:paraId="1F5BE64C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239EAC48" w14:textId="77777777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Dauer: _____________ Jahre</w:t>
            </w:r>
          </w:p>
        </w:tc>
        <w:tc>
          <w:tcPr>
            <w:tcW w:w="2736" w:type="dxa"/>
          </w:tcPr>
          <w:p w14:paraId="19440240" w14:textId="77777777" w:rsidR="008F5681" w:rsidRPr="00056EC6" w:rsidRDefault="008F5681" w:rsidP="008F5681"/>
        </w:tc>
      </w:tr>
      <w:tr w:rsidR="008F5681" w:rsidRPr="00056EC6" w14:paraId="1A18175E" w14:textId="77777777" w:rsidTr="00316232">
        <w:tc>
          <w:tcPr>
            <w:tcW w:w="1035" w:type="dxa"/>
          </w:tcPr>
          <w:p w14:paraId="11DE1025" w14:textId="77777777" w:rsidR="008F5681" w:rsidRPr="00056EC6" w:rsidRDefault="008F5681" w:rsidP="008F5681"/>
        </w:tc>
        <w:tc>
          <w:tcPr>
            <w:tcW w:w="5296" w:type="dxa"/>
          </w:tcPr>
          <w:p w14:paraId="2945326A" w14:textId="68FDEBF2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Angabe zum Zeitraum von gesicherter Ersatzteilversorgung</w:t>
            </w:r>
            <w:r>
              <w:t xml:space="preserve"> Aufbau</w:t>
            </w:r>
            <w:r w:rsidRPr="000F4C05">
              <w:t>:</w:t>
            </w:r>
          </w:p>
          <w:p w14:paraId="5EABC800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0F1E04A8" w14:textId="7F248A61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Dauer: _____________ Jahre</w:t>
            </w:r>
          </w:p>
        </w:tc>
        <w:tc>
          <w:tcPr>
            <w:tcW w:w="2736" w:type="dxa"/>
          </w:tcPr>
          <w:p w14:paraId="0DA550C4" w14:textId="77777777" w:rsidR="008F5681" w:rsidRPr="00056EC6" w:rsidRDefault="008F5681" w:rsidP="008F5681"/>
        </w:tc>
      </w:tr>
      <w:tr w:rsidR="008F5681" w:rsidRPr="00056EC6" w14:paraId="5C920126" w14:textId="77777777" w:rsidTr="00316232">
        <w:tc>
          <w:tcPr>
            <w:tcW w:w="1035" w:type="dxa"/>
          </w:tcPr>
          <w:p w14:paraId="4355B315" w14:textId="1A9FE6C3" w:rsidR="008F5681" w:rsidRPr="00056EC6" w:rsidRDefault="008F5681" w:rsidP="008F5681"/>
        </w:tc>
        <w:tc>
          <w:tcPr>
            <w:tcW w:w="5296" w:type="dxa"/>
          </w:tcPr>
          <w:p w14:paraId="49C40964" w14:textId="77777777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Angabe zum Standort der nächsten Vertragswerkstatt für das Fahrgestell:</w:t>
            </w:r>
          </w:p>
          <w:p w14:paraId="00A9163A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71C65AD3" w14:textId="5BBB963E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Firma: _____________</w:t>
            </w:r>
            <w:r>
              <w:t>____________________</w:t>
            </w:r>
          </w:p>
          <w:p w14:paraId="619753DA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0578B9AD" w14:textId="420FBAA1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Straße: _____________</w:t>
            </w:r>
            <w:r>
              <w:t>___________________</w:t>
            </w:r>
          </w:p>
          <w:p w14:paraId="0377CF68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265C8D0B" w14:textId="1BD46C65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Ort: _____________</w:t>
            </w:r>
            <w:r>
              <w:t>______________________</w:t>
            </w:r>
          </w:p>
          <w:p w14:paraId="479BA4AE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39097E34" w14:textId="77777777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Entfernung: _____________ Km</w:t>
            </w:r>
          </w:p>
        </w:tc>
        <w:tc>
          <w:tcPr>
            <w:tcW w:w="2736" w:type="dxa"/>
          </w:tcPr>
          <w:p w14:paraId="3C3B664F" w14:textId="77777777" w:rsidR="008F5681" w:rsidRPr="00056EC6" w:rsidRDefault="008F5681" w:rsidP="008F5681"/>
        </w:tc>
      </w:tr>
      <w:tr w:rsidR="008F5681" w:rsidRPr="00056EC6" w14:paraId="5A10F51E" w14:textId="77777777" w:rsidTr="00316232">
        <w:tc>
          <w:tcPr>
            <w:tcW w:w="1035" w:type="dxa"/>
          </w:tcPr>
          <w:p w14:paraId="64B40A04" w14:textId="77777777" w:rsidR="008F5681" w:rsidRPr="0016384B" w:rsidRDefault="008F5681" w:rsidP="008F5681">
            <w:pPr>
              <w:rPr>
                <w:strike/>
                <w:highlight w:val="yellow"/>
              </w:rPr>
            </w:pPr>
          </w:p>
        </w:tc>
        <w:tc>
          <w:tcPr>
            <w:tcW w:w="5296" w:type="dxa"/>
          </w:tcPr>
          <w:p w14:paraId="703AA303" w14:textId="500F3970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 xml:space="preserve">Angabe zum Standort der nächsten Vertragswerkstatt für </w:t>
            </w:r>
            <w:r>
              <w:t>den Aufbau Abrollkipper</w:t>
            </w:r>
            <w:r w:rsidRPr="000F4C05">
              <w:t>:</w:t>
            </w:r>
          </w:p>
          <w:p w14:paraId="148C9444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7020B703" w14:textId="77777777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Firma: _____________</w:t>
            </w:r>
            <w:r>
              <w:t>____________________</w:t>
            </w:r>
          </w:p>
          <w:p w14:paraId="3219E4C7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266A7558" w14:textId="77777777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Straße: _____________</w:t>
            </w:r>
            <w:r>
              <w:t>___________________</w:t>
            </w:r>
          </w:p>
          <w:p w14:paraId="5D247CA5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5BCEB150" w14:textId="77777777" w:rsidR="008F5681" w:rsidRPr="000F4C05" w:rsidRDefault="008F5681" w:rsidP="008F5681">
            <w:pPr>
              <w:tabs>
                <w:tab w:val="left" w:pos="460"/>
              </w:tabs>
            </w:pPr>
            <w:r w:rsidRPr="000F4C05">
              <w:t>Ort: _____________</w:t>
            </w:r>
            <w:r>
              <w:t>______________________</w:t>
            </w:r>
          </w:p>
          <w:p w14:paraId="23752F11" w14:textId="77777777" w:rsidR="008F5681" w:rsidRPr="000F4C05" w:rsidRDefault="008F5681" w:rsidP="008F5681">
            <w:pPr>
              <w:tabs>
                <w:tab w:val="left" w:pos="460"/>
              </w:tabs>
            </w:pPr>
          </w:p>
          <w:p w14:paraId="69F13283" w14:textId="619B7352" w:rsidR="008F5681" w:rsidRPr="0016384B" w:rsidRDefault="008F5681" w:rsidP="008F5681">
            <w:pPr>
              <w:tabs>
                <w:tab w:val="left" w:pos="460"/>
              </w:tabs>
              <w:rPr>
                <w:strike/>
                <w:highlight w:val="yellow"/>
              </w:rPr>
            </w:pPr>
            <w:r w:rsidRPr="000F4C05">
              <w:t>Entfernung: _____________ Km</w:t>
            </w:r>
          </w:p>
        </w:tc>
        <w:tc>
          <w:tcPr>
            <w:tcW w:w="2736" w:type="dxa"/>
          </w:tcPr>
          <w:p w14:paraId="652BBD7B" w14:textId="77777777" w:rsidR="008F5681" w:rsidRPr="00056EC6" w:rsidRDefault="008F5681" w:rsidP="008F5681"/>
        </w:tc>
      </w:tr>
      <w:tr w:rsidR="008F5681" w:rsidRPr="00056EC6" w14:paraId="32613AB7" w14:textId="77777777" w:rsidTr="00316232">
        <w:tc>
          <w:tcPr>
            <w:tcW w:w="1035" w:type="dxa"/>
          </w:tcPr>
          <w:p w14:paraId="7C4BE532" w14:textId="77777777" w:rsidR="008F5681" w:rsidRPr="0016384B" w:rsidRDefault="008F5681" w:rsidP="008F5681">
            <w:pPr>
              <w:rPr>
                <w:strike/>
                <w:highlight w:val="yellow"/>
              </w:rPr>
            </w:pPr>
          </w:p>
        </w:tc>
        <w:tc>
          <w:tcPr>
            <w:tcW w:w="5296" w:type="dxa"/>
          </w:tcPr>
          <w:p w14:paraId="06A4A900" w14:textId="77B0B529" w:rsidR="008F5681" w:rsidRPr="00BD6F79" w:rsidRDefault="008F5681" w:rsidP="008F5681">
            <w:pPr>
              <w:tabs>
                <w:tab w:val="left" w:pos="460"/>
              </w:tabs>
            </w:pPr>
            <w:r>
              <w:t>Bei Auftragserteilung ist zwingend eine in 3D dargestellte Bauzeichnung zu erstellen, Darstellung der Bauzeichnung in 360</w:t>
            </w:r>
            <w:r w:rsidRPr="00BD6F79">
              <w:rPr>
                <w:vertAlign w:val="superscript"/>
              </w:rPr>
              <w:t>0</w:t>
            </w:r>
            <w:r>
              <w:t>-Tour (Zeichnungs-/Fotobasiert) schon in der Planungs- und Bauphase zur Abstimmung mit dem Auftraggeber, abrufbar für den Auftraggeber durch einen QR-Code</w:t>
            </w:r>
          </w:p>
        </w:tc>
        <w:tc>
          <w:tcPr>
            <w:tcW w:w="2736" w:type="dxa"/>
          </w:tcPr>
          <w:p w14:paraId="75F425F6" w14:textId="77777777" w:rsidR="008F5681" w:rsidRPr="00056EC6" w:rsidRDefault="008F5681" w:rsidP="008F5681"/>
        </w:tc>
      </w:tr>
      <w:tr w:rsidR="008F5681" w:rsidRPr="00056EC6" w14:paraId="1AA563FB" w14:textId="77777777" w:rsidTr="00316232">
        <w:tc>
          <w:tcPr>
            <w:tcW w:w="1035" w:type="dxa"/>
          </w:tcPr>
          <w:p w14:paraId="5F1AF8A5" w14:textId="77777777" w:rsidR="008F5681" w:rsidRPr="0016384B" w:rsidRDefault="008F5681" w:rsidP="008F5681">
            <w:pPr>
              <w:rPr>
                <w:strike/>
                <w:highlight w:val="yellow"/>
              </w:rPr>
            </w:pPr>
          </w:p>
        </w:tc>
        <w:tc>
          <w:tcPr>
            <w:tcW w:w="5296" w:type="dxa"/>
          </w:tcPr>
          <w:p w14:paraId="28C1BCDE" w14:textId="300A587B" w:rsidR="008F5681" w:rsidRPr="000F4C05" w:rsidRDefault="008F5681" w:rsidP="008F5681">
            <w:pPr>
              <w:tabs>
                <w:tab w:val="left" w:pos="460"/>
              </w:tabs>
            </w:pPr>
            <w:r>
              <w:t xml:space="preserve">TÜV-Abnahme </w:t>
            </w:r>
          </w:p>
        </w:tc>
        <w:tc>
          <w:tcPr>
            <w:tcW w:w="2736" w:type="dxa"/>
          </w:tcPr>
          <w:p w14:paraId="2B774BD8" w14:textId="77777777" w:rsidR="008F5681" w:rsidRPr="00056EC6" w:rsidRDefault="008F5681" w:rsidP="008F5681"/>
        </w:tc>
      </w:tr>
      <w:tr w:rsidR="008F5681" w:rsidRPr="00056EC6" w14:paraId="420811BA" w14:textId="77777777" w:rsidTr="00316232">
        <w:tc>
          <w:tcPr>
            <w:tcW w:w="1035" w:type="dxa"/>
          </w:tcPr>
          <w:p w14:paraId="3FB271FE" w14:textId="77777777" w:rsidR="008F5681" w:rsidRPr="0016384B" w:rsidRDefault="008F5681" w:rsidP="008F5681">
            <w:pPr>
              <w:rPr>
                <w:strike/>
                <w:highlight w:val="yellow"/>
              </w:rPr>
            </w:pPr>
          </w:p>
        </w:tc>
        <w:tc>
          <w:tcPr>
            <w:tcW w:w="5296" w:type="dxa"/>
          </w:tcPr>
          <w:p w14:paraId="3BCBFF48" w14:textId="7667A17B" w:rsidR="008F5681" w:rsidRPr="000F4C05" w:rsidRDefault="008F5681" w:rsidP="008F5681">
            <w:pPr>
              <w:tabs>
                <w:tab w:val="left" w:pos="460"/>
              </w:tabs>
            </w:pPr>
            <w:r>
              <w:t xml:space="preserve">Feuerwehrtechnische Abnahme durch das Kompetenzzentrum des IdF NRW (Beauftragt durch den Auftragnehmer vor der Auslieferung) </w:t>
            </w:r>
          </w:p>
        </w:tc>
        <w:tc>
          <w:tcPr>
            <w:tcW w:w="2736" w:type="dxa"/>
          </w:tcPr>
          <w:p w14:paraId="1C0D371D" w14:textId="77777777" w:rsidR="008F5681" w:rsidRPr="00056EC6" w:rsidRDefault="008F5681" w:rsidP="008F5681"/>
        </w:tc>
      </w:tr>
      <w:tr w:rsidR="008F5681" w:rsidRPr="00056EC6" w14:paraId="2C5095DC" w14:textId="77777777" w:rsidTr="00316232">
        <w:tc>
          <w:tcPr>
            <w:tcW w:w="1035" w:type="dxa"/>
          </w:tcPr>
          <w:p w14:paraId="216C8AFE" w14:textId="77777777" w:rsidR="008F5681" w:rsidRPr="0016384B" w:rsidRDefault="008F5681" w:rsidP="008F5681">
            <w:pPr>
              <w:rPr>
                <w:strike/>
                <w:highlight w:val="yellow"/>
              </w:rPr>
            </w:pPr>
          </w:p>
        </w:tc>
        <w:tc>
          <w:tcPr>
            <w:tcW w:w="5296" w:type="dxa"/>
          </w:tcPr>
          <w:p w14:paraId="5C1CE646" w14:textId="7EE1ACB0" w:rsidR="008F5681" w:rsidRPr="000F4C05" w:rsidRDefault="008F5681" w:rsidP="008F5681">
            <w:pPr>
              <w:tabs>
                <w:tab w:val="left" w:pos="460"/>
              </w:tabs>
            </w:pPr>
            <w:r>
              <w:t>Kraftstofftank, AdBlue-Tank und Hydrauliköltank bei Auslieferung „voll“</w:t>
            </w:r>
          </w:p>
        </w:tc>
        <w:tc>
          <w:tcPr>
            <w:tcW w:w="2736" w:type="dxa"/>
          </w:tcPr>
          <w:p w14:paraId="5BBAE784" w14:textId="77777777" w:rsidR="008F5681" w:rsidRPr="00056EC6" w:rsidRDefault="008F5681" w:rsidP="008F5681"/>
        </w:tc>
      </w:tr>
      <w:tr w:rsidR="008F5681" w:rsidRPr="00056EC6" w14:paraId="3AE71AC1" w14:textId="77777777" w:rsidTr="00316232">
        <w:tc>
          <w:tcPr>
            <w:tcW w:w="1035" w:type="dxa"/>
          </w:tcPr>
          <w:p w14:paraId="5FA2B913" w14:textId="77777777" w:rsidR="008F5681" w:rsidRPr="0016384B" w:rsidRDefault="008F5681" w:rsidP="008F5681">
            <w:pPr>
              <w:rPr>
                <w:strike/>
                <w:highlight w:val="yellow"/>
              </w:rPr>
            </w:pPr>
          </w:p>
        </w:tc>
        <w:tc>
          <w:tcPr>
            <w:tcW w:w="5296" w:type="dxa"/>
          </w:tcPr>
          <w:p w14:paraId="00A3009F" w14:textId="32AADBB1" w:rsidR="008F5681" w:rsidRPr="000F4C05" w:rsidRDefault="008F5681" w:rsidP="008F5681">
            <w:pPr>
              <w:tabs>
                <w:tab w:val="left" w:pos="460"/>
              </w:tabs>
            </w:pPr>
            <w:r>
              <w:t>Einweisungslehrgang für max. 10 Personen, an zwei Tagen aufgeteilt mit „Frühstücks- und Mittagsverpflegung“ beim Auftragnehmer</w:t>
            </w:r>
          </w:p>
        </w:tc>
        <w:tc>
          <w:tcPr>
            <w:tcW w:w="2736" w:type="dxa"/>
          </w:tcPr>
          <w:p w14:paraId="085B8AC3" w14:textId="77777777" w:rsidR="008F5681" w:rsidRPr="00056EC6" w:rsidRDefault="008F5681" w:rsidP="008F5681"/>
        </w:tc>
      </w:tr>
    </w:tbl>
    <w:p w14:paraId="518D02E7" w14:textId="489F5BFF" w:rsidR="006B7B10" w:rsidRDefault="006B7B10" w:rsidP="006B7B10">
      <w:pPr>
        <w:spacing w:after="0"/>
        <w:rPr>
          <w:rFonts w:ascii="Arial" w:hAnsi="Arial" w:cs="Arial"/>
        </w:rPr>
      </w:pPr>
    </w:p>
    <w:p w14:paraId="37826131" w14:textId="77777777" w:rsidR="00CF72FD" w:rsidRDefault="00CF72FD" w:rsidP="00CF72FD">
      <w:pPr>
        <w:spacing w:after="0"/>
        <w:rPr>
          <w:rFonts w:ascii="Trebuchet MS" w:hAnsi="Trebuchet MS" w:cs="Arial"/>
          <w:sz w:val="20"/>
        </w:rPr>
      </w:pPr>
    </w:p>
    <w:p w14:paraId="279C912A" w14:textId="05E7A4A2" w:rsidR="00CF72FD" w:rsidRDefault="00CF72FD" w:rsidP="00CF72FD">
      <w:pPr>
        <w:spacing w:after="0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Einzelsumme je Fahrzeug Preis (netto):___________________</w:t>
      </w:r>
    </w:p>
    <w:p w14:paraId="22A39021" w14:textId="77DCFB15" w:rsidR="00CF72FD" w:rsidRDefault="00CF72FD" w:rsidP="00CF72FD">
      <w:pPr>
        <w:spacing w:after="0"/>
        <w:rPr>
          <w:rFonts w:ascii="Trebuchet MS" w:hAnsi="Trebuchet MS" w:cs="Arial"/>
          <w:sz w:val="20"/>
        </w:rPr>
      </w:pPr>
    </w:p>
    <w:p w14:paraId="58F4282E" w14:textId="77777777" w:rsidR="00CF72FD" w:rsidRDefault="00CF72FD" w:rsidP="00CF72FD">
      <w:pPr>
        <w:spacing w:after="0"/>
        <w:rPr>
          <w:rFonts w:ascii="Trebuchet MS" w:hAnsi="Trebuchet MS" w:cs="Arial"/>
          <w:b/>
          <w:bCs/>
          <w:sz w:val="20"/>
        </w:rPr>
      </w:pPr>
      <w:r>
        <w:rPr>
          <w:rFonts w:ascii="Trebuchet MS" w:hAnsi="Trebuchet MS" w:cs="Arial"/>
          <w:sz w:val="20"/>
        </w:rPr>
        <w:t>MwSt. (19%):____________________</w:t>
      </w:r>
    </w:p>
    <w:p w14:paraId="04555740" w14:textId="5900E07B" w:rsidR="00CF72FD" w:rsidRDefault="00CF72FD" w:rsidP="00CF72FD">
      <w:pPr>
        <w:spacing w:after="0"/>
        <w:rPr>
          <w:rFonts w:ascii="Trebuchet MS" w:hAnsi="Trebuchet MS" w:cs="Arial"/>
          <w:sz w:val="20"/>
        </w:rPr>
      </w:pPr>
    </w:p>
    <w:p w14:paraId="11B0AB4C" w14:textId="170E4956" w:rsidR="00CF72FD" w:rsidRDefault="00CF72FD" w:rsidP="00CF72FD">
      <w:pPr>
        <w:spacing w:after="0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Gesamtsumme je Fahrzeug Preis (brutto):___________________</w:t>
      </w:r>
    </w:p>
    <w:p w14:paraId="263EF49F" w14:textId="1A202683" w:rsidR="00CF72FD" w:rsidRDefault="00CF72FD" w:rsidP="00CF72FD">
      <w:pPr>
        <w:spacing w:after="0"/>
        <w:rPr>
          <w:rFonts w:ascii="Trebuchet MS" w:hAnsi="Trebuchet MS" w:cs="Arial"/>
          <w:sz w:val="20"/>
        </w:rPr>
      </w:pPr>
    </w:p>
    <w:p w14:paraId="5E7237E5" w14:textId="7C83D5E3" w:rsidR="00CF72FD" w:rsidRDefault="00CF72FD" w:rsidP="00CF72FD">
      <w:pPr>
        <w:spacing w:after="0"/>
        <w:rPr>
          <w:rFonts w:ascii="Trebuchet MS" w:hAnsi="Trebuchet MS" w:cs="Arial"/>
          <w:sz w:val="20"/>
        </w:rPr>
      </w:pPr>
    </w:p>
    <w:p w14:paraId="46C25080" w14:textId="2797198A" w:rsidR="00CF72FD" w:rsidRDefault="00CF72FD" w:rsidP="00CF72FD">
      <w:pPr>
        <w:spacing w:after="0"/>
        <w:rPr>
          <w:rFonts w:ascii="Trebuchet MS" w:hAnsi="Trebuchet MS" w:cs="Arial"/>
          <w:sz w:val="20"/>
        </w:rPr>
      </w:pPr>
    </w:p>
    <w:p w14:paraId="6ABB9135" w14:textId="77777777" w:rsidR="00CF72FD" w:rsidRDefault="00CF72FD" w:rsidP="00CF72FD">
      <w:pPr>
        <w:spacing w:after="0"/>
        <w:rPr>
          <w:rFonts w:ascii="Trebuchet MS" w:hAnsi="Trebuchet MS" w:cs="Arial"/>
          <w:sz w:val="20"/>
        </w:rPr>
      </w:pPr>
    </w:p>
    <w:p w14:paraId="27BF4D9E" w14:textId="75348FF6" w:rsidR="00CF72FD" w:rsidRDefault="00CF72FD" w:rsidP="00CF72FD">
      <w:pPr>
        <w:spacing w:after="0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Gesamtsumme drei Fahrzeuge Preis (netto):_____________________</w:t>
      </w:r>
    </w:p>
    <w:p w14:paraId="71115E84" w14:textId="77777777" w:rsidR="00CF72FD" w:rsidRDefault="00CF72FD" w:rsidP="00CF72FD">
      <w:pPr>
        <w:spacing w:after="0"/>
        <w:ind w:leftChars="4500" w:left="10800"/>
        <w:rPr>
          <w:rFonts w:ascii="Trebuchet MS" w:hAnsi="Trebuchet MS" w:cs="Arial"/>
          <w:sz w:val="20"/>
        </w:rPr>
      </w:pPr>
    </w:p>
    <w:p w14:paraId="4263F007" w14:textId="77777777" w:rsidR="00CF72FD" w:rsidRDefault="00CF72FD" w:rsidP="00CF72FD">
      <w:pPr>
        <w:spacing w:after="0"/>
        <w:rPr>
          <w:rFonts w:ascii="Trebuchet MS" w:hAnsi="Trebuchet MS" w:cs="Arial"/>
          <w:b/>
          <w:bCs/>
          <w:sz w:val="20"/>
        </w:rPr>
      </w:pPr>
      <w:r>
        <w:rPr>
          <w:rFonts w:ascii="Trebuchet MS" w:hAnsi="Trebuchet MS" w:cs="Arial"/>
          <w:sz w:val="20"/>
        </w:rPr>
        <w:t>MwSt. (19%):____________________</w:t>
      </w:r>
    </w:p>
    <w:p w14:paraId="0EFC22F9" w14:textId="77777777" w:rsidR="00CF72FD" w:rsidRDefault="00CF72FD" w:rsidP="00CF72FD">
      <w:pPr>
        <w:spacing w:after="0"/>
        <w:ind w:leftChars="4500" w:left="10800"/>
        <w:rPr>
          <w:rFonts w:ascii="Trebuchet MS" w:hAnsi="Trebuchet MS" w:cs="Arial"/>
          <w:sz w:val="20"/>
        </w:rPr>
      </w:pPr>
    </w:p>
    <w:p w14:paraId="79D6698B" w14:textId="392C8946" w:rsidR="00CF72FD" w:rsidRDefault="00CF72FD" w:rsidP="00CF72FD">
      <w:pPr>
        <w:spacing w:after="0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 xml:space="preserve">Gesamtsumme </w:t>
      </w:r>
      <w:r w:rsidR="008552CD">
        <w:rPr>
          <w:rFonts w:ascii="Trebuchet MS" w:hAnsi="Trebuchet MS" w:cs="Arial"/>
          <w:b/>
          <w:sz w:val="20"/>
        </w:rPr>
        <w:t xml:space="preserve">drei Fahrzeuge </w:t>
      </w:r>
      <w:r>
        <w:rPr>
          <w:rFonts w:ascii="Trebuchet MS" w:hAnsi="Trebuchet MS" w:cs="Arial"/>
          <w:b/>
          <w:sz w:val="20"/>
        </w:rPr>
        <w:t>Preis (brutto): ____________________</w:t>
      </w:r>
    </w:p>
    <w:p w14:paraId="319BF774" w14:textId="77777777" w:rsidR="00CF72FD" w:rsidRDefault="00CF72FD" w:rsidP="00CF72FD">
      <w:pPr>
        <w:spacing w:after="0"/>
        <w:ind w:leftChars="4500" w:left="10800"/>
        <w:rPr>
          <w:rFonts w:ascii="Trebuchet MS" w:hAnsi="Trebuchet MS" w:cs="Arial"/>
          <w:b/>
          <w:sz w:val="20"/>
        </w:rPr>
      </w:pPr>
    </w:p>
    <w:p w14:paraId="4770DDA7" w14:textId="77777777" w:rsidR="00CF72FD" w:rsidRDefault="00CF72FD" w:rsidP="00CF72FD">
      <w:pPr>
        <w:spacing w:after="0"/>
        <w:ind w:leftChars="4500" w:left="10800"/>
        <w:rPr>
          <w:rFonts w:ascii="Trebuchet MS" w:hAnsi="Trebuchet MS" w:cs="Arial"/>
          <w:b/>
          <w:sz w:val="20"/>
        </w:rPr>
      </w:pPr>
    </w:p>
    <w:p w14:paraId="59EDEB6C" w14:textId="77777777" w:rsidR="00633789" w:rsidRDefault="00633789" w:rsidP="00CF72FD">
      <w:pPr>
        <w:spacing w:after="0"/>
        <w:rPr>
          <w:rFonts w:ascii="Trebuchet MS" w:hAnsi="Trebuchet MS" w:cs="Arial"/>
          <w:sz w:val="20"/>
        </w:rPr>
      </w:pPr>
    </w:p>
    <w:p w14:paraId="5E0D123E" w14:textId="77777777" w:rsidR="00633789" w:rsidRDefault="00633789" w:rsidP="00CF72FD">
      <w:pPr>
        <w:spacing w:after="0"/>
        <w:rPr>
          <w:rFonts w:ascii="Trebuchet MS" w:hAnsi="Trebuchet MS" w:cs="Arial"/>
          <w:sz w:val="20"/>
        </w:rPr>
      </w:pPr>
    </w:p>
    <w:p w14:paraId="4FF43891" w14:textId="176D7ACF" w:rsidR="00CF72FD" w:rsidRDefault="00CF72FD" w:rsidP="00CF72FD">
      <w:pPr>
        <w:spacing w:after="0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Datum:________________</w:t>
      </w:r>
    </w:p>
    <w:p w14:paraId="672AF7E7" w14:textId="77777777" w:rsidR="00CF72FD" w:rsidRDefault="00CF72FD" w:rsidP="00CF72FD">
      <w:pPr>
        <w:spacing w:after="0"/>
        <w:ind w:leftChars="4500" w:left="10800"/>
        <w:rPr>
          <w:rFonts w:ascii="Trebuchet MS" w:hAnsi="Trebuchet MS" w:cs="Arial"/>
          <w:sz w:val="20"/>
        </w:rPr>
      </w:pPr>
    </w:p>
    <w:p w14:paraId="24990EEB" w14:textId="56DD8C39" w:rsidR="00CF72FD" w:rsidRPr="003D1485" w:rsidRDefault="00CF72FD" w:rsidP="00CF72FD">
      <w:pPr>
        <w:spacing w:after="0"/>
        <w:rPr>
          <w:rFonts w:ascii="Arial" w:hAnsi="Arial" w:cs="Arial"/>
        </w:rPr>
      </w:pPr>
      <w:r>
        <w:rPr>
          <w:rFonts w:ascii="Trebuchet MS" w:hAnsi="Trebuchet MS" w:cs="Arial"/>
          <w:sz w:val="20"/>
        </w:rPr>
        <w:t>Name</w:t>
      </w:r>
      <w:r w:rsidR="00633789">
        <w:rPr>
          <w:rFonts w:ascii="Trebuchet MS" w:hAnsi="Trebuchet MS" w:cs="Arial"/>
          <w:sz w:val="20"/>
        </w:rPr>
        <w:t xml:space="preserve"> </w:t>
      </w:r>
      <w:r>
        <w:rPr>
          <w:rFonts w:ascii="Trebuchet MS" w:hAnsi="Trebuchet MS" w:cs="Arial"/>
          <w:sz w:val="20"/>
        </w:rPr>
        <w:t>des Ausstellers</w:t>
      </w:r>
      <w:r w:rsidR="00633789">
        <w:rPr>
          <w:rFonts w:ascii="Trebuchet MS" w:hAnsi="Trebuchet MS" w:cs="Arial"/>
          <w:sz w:val="20"/>
        </w:rPr>
        <w:t>/Bieter</w:t>
      </w:r>
      <w:r>
        <w:rPr>
          <w:rFonts w:ascii="Trebuchet MS" w:hAnsi="Trebuchet MS" w:cs="Arial"/>
          <w:sz w:val="20"/>
        </w:rPr>
        <w:t>:__________________________________</w:t>
      </w:r>
    </w:p>
    <w:sectPr w:rsidR="00CF72FD" w:rsidRPr="003D1485" w:rsidSect="006B7B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6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085CF" w14:textId="77777777" w:rsidR="00473F18" w:rsidRDefault="00473F18" w:rsidP="00CB2DD0">
      <w:pPr>
        <w:spacing w:after="0"/>
      </w:pPr>
      <w:r>
        <w:separator/>
      </w:r>
    </w:p>
    <w:p w14:paraId="157A422C" w14:textId="77777777" w:rsidR="00473F18" w:rsidRDefault="00473F18"/>
    <w:p w14:paraId="0E496203" w14:textId="77777777" w:rsidR="00473F18" w:rsidRDefault="00473F18" w:rsidP="00095C2A"/>
  </w:endnote>
  <w:endnote w:type="continuationSeparator" w:id="0">
    <w:p w14:paraId="6579CCDD" w14:textId="77777777" w:rsidR="00473F18" w:rsidRDefault="00473F18" w:rsidP="00CB2DD0">
      <w:pPr>
        <w:spacing w:after="0"/>
      </w:pPr>
      <w:r>
        <w:continuationSeparator/>
      </w:r>
    </w:p>
    <w:p w14:paraId="0CB5242A" w14:textId="77777777" w:rsidR="00473F18" w:rsidRDefault="00473F18"/>
    <w:p w14:paraId="1C3905A0" w14:textId="77777777" w:rsidR="00473F18" w:rsidRDefault="00473F18" w:rsidP="00095C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F7FED" w14:textId="77777777" w:rsidR="00E00F66" w:rsidRDefault="00E00F66">
    <w:pPr>
      <w:pStyle w:val="Fuzeile"/>
    </w:pPr>
  </w:p>
  <w:p w14:paraId="103BA38F" w14:textId="77777777" w:rsidR="00DA6FC2" w:rsidRDefault="00DA6FC2"/>
  <w:p w14:paraId="5AFE4D1C" w14:textId="77777777" w:rsidR="00DA6FC2" w:rsidRDefault="00DA6FC2" w:rsidP="00095C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FDF8" w14:textId="77777777" w:rsidR="00E00F66" w:rsidRPr="00E00F66" w:rsidRDefault="00E00F66" w:rsidP="00E00F66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  <w:sz w:val="22"/>
        <w:szCs w:val="22"/>
      </w:rPr>
    </w:pPr>
  </w:p>
  <w:p w14:paraId="5E0DCF1C" w14:textId="77777777" w:rsidR="00E00F66" w:rsidRPr="00E00F66" w:rsidRDefault="00E00F66" w:rsidP="00E00F66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  <w:sz w:val="22"/>
        <w:szCs w:val="22"/>
      </w:rPr>
    </w:pPr>
  </w:p>
  <w:p w14:paraId="52CF51F8" w14:textId="77777777" w:rsidR="00E00F66" w:rsidRPr="00E00F66" w:rsidRDefault="00E00F66" w:rsidP="00E00F66">
    <w:pPr>
      <w:tabs>
        <w:tab w:val="center" w:pos="4536"/>
        <w:tab w:val="right" w:pos="9072"/>
      </w:tabs>
      <w:spacing w:after="0"/>
      <w:rPr>
        <w:rFonts w:ascii="Calibri" w:eastAsia="Calibri" w:hAnsi="Calibri" w:cs="Times New Roman"/>
        <w:sz w:val="22"/>
        <w:szCs w:val="22"/>
      </w:rPr>
    </w:pPr>
  </w:p>
  <w:p w14:paraId="7688670A" w14:textId="77777777" w:rsidR="00E00F66" w:rsidRDefault="00E00F66" w:rsidP="00E00F66">
    <w:pPr>
      <w:tabs>
        <w:tab w:val="left" w:pos="2805"/>
        <w:tab w:val="center" w:pos="4536"/>
        <w:tab w:val="right" w:pos="8533"/>
        <w:tab w:val="right" w:pos="9072"/>
      </w:tabs>
      <w:spacing w:after="0"/>
      <w:jc w:val="right"/>
      <w:rPr>
        <w:rFonts w:ascii="Trebuchet MS" w:eastAsia="Calibri" w:hAnsi="Trebuchet MS" w:cs="Times New Roman"/>
        <w:sz w:val="16"/>
        <w:szCs w:val="16"/>
      </w:rPr>
    </w:pPr>
    <w:r w:rsidRPr="00E00F66">
      <w:rPr>
        <w:rFonts w:ascii="Trebuchet MS" w:eastAsia="Calibri" w:hAnsi="Trebuchet MS" w:cs="Times New Roman"/>
        <w:sz w:val="16"/>
        <w:szCs w:val="16"/>
      </w:rPr>
      <w:t xml:space="preserve">Seite </w:t>
    </w:r>
    <w:r w:rsidRPr="00E00F66">
      <w:rPr>
        <w:rFonts w:ascii="Trebuchet MS" w:eastAsia="Calibri" w:hAnsi="Trebuchet MS" w:cs="Times New Roman"/>
        <w:sz w:val="16"/>
        <w:szCs w:val="16"/>
      </w:rPr>
      <w:fldChar w:fldCharType="begin"/>
    </w:r>
    <w:r w:rsidRPr="00E00F66">
      <w:rPr>
        <w:rFonts w:ascii="Trebuchet MS" w:eastAsia="Calibri" w:hAnsi="Trebuchet MS" w:cs="Times New Roman"/>
        <w:sz w:val="16"/>
        <w:szCs w:val="16"/>
      </w:rPr>
      <w:instrText xml:space="preserve"> PAGE </w:instrText>
    </w:r>
    <w:r w:rsidRPr="00E00F66">
      <w:rPr>
        <w:rFonts w:ascii="Trebuchet MS" w:eastAsia="Calibri" w:hAnsi="Trebuchet MS" w:cs="Times New Roman"/>
        <w:sz w:val="16"/>
        <w:szCs w:val="16"/>
      </w:rPr>
      <w:fldChar w:fldCharType="separate"/>
    </w:r>
    <w:r w:rsidR="00445A15">
      <w:rPr>
        <w:rFonts w:ascii="Trebuchet MS" w:eastAsia="Calibri" w:hAnsi="Trebuchet MS" w:cs="Times New Roman"/>
        <w:noProof/>
        <w:sz w:val="16"/>
        <w:szCs w:val="16"/>
      </w:rPr>
      <w:t>2</w:t>
    </w:r>
    <w:r w:rsidRPr="00E00F66">
      <w:rPr>
        <w:rFonts w:ascii="Trebuchet MS" w:eastAsia="Calibri" w:hAnsi="Trebuchet MS" w:cs="Times New Roman"/>
        <w:sz w:val="16"/>
        <w:szCs w:val="16"/>
      </w:rPr>
      <w:fldChar w:fldCharType="end"/>
    </w:r>
    <w:r w:rsidRPr="00E00F66">
      <w:rPr>
        <w:rFonts w:ascii="Trebuchet MS" w:eastAsia="Calibri" w:hAnsi="Trebuchet MS" w:cs="Times New Roman"/>
        <w:sz w:val="16"/>
        <w:szCs w:val="16"/>
      </w:rPr>
      <w:t xml:space="preserve"> von </w:t>
    </w:r>
    <w:r w:rsidRPr="00E00F66">
      <w:rPr>
        <w:rFonts w:ascii="Trebuchet MS" w:eastAsia="Calibri" w:hAnsi="Trebuchet MS" w:cs="Times New Roman"/>
        <w:sz w:val="16"/>
        <w:szCs w:val="16"/>
      </w:rPr>
      <w:fldChar w:fldCharType="begin"/>
    </w:r>
    <w:r w:rsidRPr="00E00F66">
      <w:rPr>
        <w:rFonts w:ascii="Trebuchet MS" w:eastAsia="Calibri" w:hAnsi="Trebuchet MS" w:cs="Times New Roman"/>
        <w:sz w:val="16"/>
        <w:szCs w:val="16"/>
      </w:rPr>
      <w:instrText xml:space="preserve"> NumPages </w:instrText>
    </w:r>
    <w:r w:rsidRPr="00E00F66">
      <w:rPr>
        <w:rFonts w:ascii="Trebuchet MS" w:eastAsia="Calibri" w:hAnsi="Trebuchet MS" w:cs="Times New Roman"/>
        <w:sz w:val="16"/>
        <w:szCs w:val="16"/>
      </w:rPr>
      <w:fldChar w:fldCharType="separate"/>
    </w:r>
    <w:r w:rsidR="00445A15">
      <w:rPr>
        <w:rFonts w:ascii="Trebuchet MS" w:eastAsia="Calibri" w:hAnsi="Trebuchet MS" w:cs="Times New Roman"/>
        <w:noProof/>
        <w:sz w:val="16"/>
        <w:szCs w:val="16"/>
      </w:rPr>
      <w:t>2</w:t>
    </w:r>
    <w:r w:rsidRPr="00E00F66">
      <w:rPr>
        <w:rFonts w:ascii="Trebuchet MS" w:eastAsia="Calibri" w:hAnsi="Trebuchet MS" w:cs="Times New Roman"/>
        <w:sz w:val="16"/>
        <w:szCs w:val="16"/>
      </w:rPr>
      <w:fldChar w:fldCharType="end"/>
    </w:r>
    <w:r w:rsidRPr="00E00F66">
      <w:rPr>
        <w:rFonts w:eastAsia="Calibri" w:cs="Times New Roman"/>
        <w:noProof/>
        <w:lang w:eastAsia="de-DE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31B2B6C" wp14:editId="745DBD80">
              <wp:simplePos x="0" y="0"/>
              <wp:positionH relativeFrom="column">
                <wp:posOffset>5532762</wp:posOffset>
              </wp:positionH>
              <wp:positionV relativeFrom="paragraph">
                <wp:posOffset>-522367</wp:posOffset>
              </wp:positionV>
              <wp:extent cx="589915" cy="579120"/>
              <wp:effectExtent l="0" t="0" r="635" b="0"/>
              <wp:wrapSquare wrapText="bothSides"/>
              <wp:docPr id="10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915" cy="579120"/>
                        <a:chOff x="0" y="0"/>
                        <a:chExt cx="591199" cy="581025"/>
                      </a:xfrm>
                    </wpg:grpSpPr>
                    <wps:wsp>
                      <wps:cNvPr id="21" name="Freeform 7"/>
                      <wps:cNvSpPr>
                        <a:spLocks/>
                      </wps:cNvSpPr>
                      <wps:spPr bwMode="auto">
                        <a:xfrm>
                          <a:off x="341644" y="150725"/>
                          <a:ext cx="249555" cy="427990"/>
                        </a:xfrm>
                        <a:custGeom>
                          <a:avLst/>
                          <a:gdLst>
                            <a:gd name="T0" fmla="+- 0 10868 10832"/>
                            <a:gd name="T1" fmla="*/ T0 w 393"/>
                            <a:gd name="T2" fmla="+- 0 15598 15598"/>
                            <a:gd name="T3" fmla="*/ 15598 h 674"/>
                            <a:gd name="T4" fmla="+- 0 10832 10832"/>
                            <a:gd name="T5" fmla="*/ T4 w 393"/>
                            <a:gd name="T6" fmla="+- 0 16236 15598"/>
                            <a:gd name="T7" fmla="*/ 16236 h 674"/>
                            <a:gd name="T8" fmla="+- 0 10879 10832"/>
                            <a:gd name="T9" fmla="*/ T8 w 393"/>
                            <a:gd name="T10" fmla="+- 0 16240 15598"/>
                            <a:gd name="T11" fmla="*/ 16240 h 674"/>
                            <a:gd name="T12" fmla="+- 0 10924 10832"/>
                            <a:gd name="T13" fmla="*/ T12 w 393"/>
                            <a:gd name="T14" fmla="+- 0 16247 15598"/>
                            <a:gd name="T15" fmla="*/ 16247 h 674"/>
                            <a:gd name="T16" fmla="+- 0 10968 10832"/>
                            <a:gd name="T17" fmla="*/ T16 w 393"/>
                            <a:gd name="T18" fmla="+- 0 16257 15598"/>
                            <a:gd name="T19" fmla="*/ 16257 h 674"/>
                            <a:gd name="T20" fmla="+- 0 11011 10832"/>
                            <a:gd name="T21" fmla="*/ T20 w 393"/>
                            <a:gd name="T22" fmla="+- 0 16271 15598"/>
                            <a:gd name="T23" fmla="*/ 16271 h 674"/>
                            <a:gd name="T24" fmla="+- 0 11225 10832"/>
                            <a:gd name="T25" fmla="*/ T24 w 393"/>
                            <a:gd name="T26" fmla="+- 0 15669 15598"/>
                            <a:gd name="T27" fmla="*/ 15669 h 674"/>
                            <a:gd name="T28" fmla="+- 0 11157 10832"/>
                            <a:gd name="T29" fmla="*/ T28 w 393"/>
                            <a:gd name="T30" fmla="+- 0 15647 15598"/>
                            <a:gd name="T31" fmla="*/ 15647 h 674"/>
                            <a:gd name="T32" fmla="+- 0 11087 10832"/>
                            <a:gd name="T33" fmla="*/ T32 w 393"/>
                            <a:gd name="T34" fmla="+- 0 15629 15598"/>
                            <a:gd name="T35" fmla="*/ 15629 h 674"/>
                            <a:gd name="T36" fmla="+- 0 11015 10832"/>
                            <a:gd name="T37" fmla="*/ T36 w 393"/>
                            <a:gd name="T38" fmla="+- 0 15614 15598"/>
                            <a:gd name="T39" fmla="*/ 15614 h 674"/>
                            <a:gd name="T40" fmla="+- 0 10942 10832"/>
                            <a:gd name="T41" fmla="*/ T40 w 393"/>
                            <a:gd name="T42" fmla="+- 0 15604 15598"/>
                            <a:gd name="T43" fmla="*/ 15604 h 674"/>
                            <a:gd name="T44" fmla="+- 0 10868 10832"/>
                            <a:gd name="T45" fmla="*/ T44 w 393"/>
                            <a:gd name="T46" fmla="+- 0 15598 15598"/>
                            <a:gd name="T47" fmla="*/ 15598 h 6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393" h="674">
                              <a:moveTo>
                                <a:pt x="36" y="0"/>
                              </a:moveTo>
                              <a:lnTo>
                                <a:pt x="0" y="638"/>
                              </a:lnTo>
                              <a:lnTo>
                                <a:pt x="47" y="642"/>
                              </a:lnTo>
                              <a:lnTo>
                                <a:pt x="92" y="649"/>
                              </a:lnTo>
                              <a:lnTo>
                                <a:pt x="136" y="659"/>
                              </a:lnTo>
                              <a:lnTo>
                                <a:pt x="179" y="673"/>
                              </a:lnTo>
                              <a:lnTo>
                                <a:pt x="393" y="71"/>
                              </a:lnTo>
                              <a:lnTo>
                                <a:pt x="325" y="49"/>
                              </a:lnTo>
                              <a:lnTo>
                                <a:pt x="255" y="31"/>
                              </a:lnTo>
                              <a:lnTo>
                                <a:pt x="183" y="16"/>
                              </a:lnTo>
                              <a:lnTo>
                                <a:pt x="110" y="6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297815" cy="581025"/>
                        </a:xfrm>
                        <a:custGeom>
                          <a:avLst/>
                          <a:gdLst>
                            <a:gd name="T0" fmla="+- 0 10721 10296"/>
                            <a:gd name="T1" fmla="*/ T0 w 469"/>
                            <a:gd name="T2" fmla="+- 0 15356 15356"/>
                            <a:gd name="T3" fmla="*/ 15356 h 915"/>
                            <a:gd name="T4" fmla="+- 0 10633 10296"/>
                            <a:gd name="T5" fmla="*/ T4 w 469"/>
                            <a:gd name="T6" fmla="+- 0 15363 15356"/>
                            <a:gd name="T7" fmla="*/ 15363 h 915"/>
                            <a:gd name="T8" fmla="+- 0 10546 10296"/>
                            <a:gd name="T9" fmla="*/ T8 w 469"/>
                            <a:gd name="T10" fmla="+- 0 15375 15356"/>
                            <a:gd name="T11" fmla="*/ 15375 h 915"/>
                            <a:gd name="T12" fmla="+- 0 10461 10296"/>
                            <a:gd name="T13" fmla="*/ T12 w 469"/>
                            <a:gd name="T14" fmla="+- 0 15392 15356"/>
                            <a:gd name="T15" fmla="*/ 15392 h 915"/>
                            <a:gd name="T16" fmla="+- 0 10378 10296"/>
                            <a:gd name="T17" fmla="*/ T16 w 469"/>
                            <a:gd name="T18" fmla="+- 0 15414 15356"/>
                            <a:gd name="T19" fmla="*/ 15414 h 915"/>
                            <a:gd name="T20" fmla="+- 0 10296 10296"/>
                            <a:gd name="T21" fmla="*/ T20 w 469"/>
                            <a:gd name="T22" fmla="+- 0 15440 15356"/>
                            <a:gd name="T23" fmla="*/ 15440 h 915"/>
                            <a:gd name="T24" fmla="+- 0 10587 10296"/>
                            <a:gd name="T25" fmla="*/ T24 w 469"/>
                            <a:gd name="T26" fmla="+- 0 16271 15356"/>
                            <a:gd name="T27" fmla="*/ 16271 h 915"/>
                            <a:gd name="T28" fmla="+- 0 10630 10296"/>
                            <a:gd name="T29" fmla="*/ T28 w 469"/>
                            <a:gd name="T30" fmla="+- 0 16257 15356"/>
                            <a:gd name="T31" fmla="*/ 16257 h 915"/>
                            <a:gd name="T32" fmla="+- 0 10674 10296"/>
                            <a:gd name="T33" fmla="*/ T32 w 469"/>
                            <a:gd name="T34" fmla="+- 0 16247 15356"/>
                            <a:gd name="T35" fmla="*/ 16247 h 915"/>
                            <a:gd name="T36" fmla="+- 0 10719 10296"/>
                            <a:gd name="T37" fmla="*/ T36 w 469"/>
                            <a:gd name="T38" fmla="+- 0 16240 15356"/>
                            <a:gd name="T39" fmla="*/ 16240 h 915"/>
                            <a:gd name="T40" fmla="+- 0 10765 10296"/>
                            <a:gd name="T41" fmla="*/ T40 w 469"/>
                            <a:gd name="T42" fmla="+- 0 16236 15356"/>
                            <a:gd name="T43" fmla="*/ 16236 h 915"/>
                            <a:gd name="T44" fmla="+- 0 10721 10296"/>
                            <a:gd name="T45" fmla="*/ T44 w 469"/>
                            <a:gd name="T46" fmla="+- 0 15356 15356"/>
                            <a:gd name="T47" fmla="*/ 15356 h 9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469" h="915">
                              <a:moveTo>
                                <a:pt x="425" y="0"/>
                              </a:moveTo>
                              <a:lnTo>
                                <a:pt x="337" y="7"/>
                              </a:lnTo>
                              <a:lnTo>
                                <a:pt x="250" y="19"/>
                              </a:lnTo>
                              <a:lnTo>
                                <a:pt x="165" y="36"/>
                              </a:lnTo>
                              <a:lnTo>
                                <a:pt x="82" y="58"/>
                              </a:lnTo>
                              <a:lnTo>
                                <a:pt x="0" y="84"/>
                              </a:lnTo>
                              <a:lnTo>
                                <a:pt x="291" y="915"/>
                              </a:lnTo>
                              <a:lnTo>
                                <a:pt x="334" y="901"/>
                              </a:lnTo>
                              <a:lnTo>
                                <a:pt x="378" y="891"/>
                              </a:lnTo>
                              <a:lnTo>
                                <a:pt x="423" y="884"/>
                              </a:lnTo>
                              <a:lnTo>
                                <a:pt x="469" y="880"/>
                              </a:lnTo>
                              <a:lnTo>
                                <a:pt x="4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A21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99B8857" id="Gruppieren 10" o:spid="_x0000_s1026" style="position:absolute;margin-left:435.65pt;margin-top:-41.15pt;width:46.45pt;height:45.6pt;z-index:251669504" coordsize="5911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">
              <v:shape id="Freeform 7" o:spid="_x0000_s1027" style="position:absolute;left:3416;top:1507;width:2495;height:4280;visibility:visible;mso-wrap-style:square;v-text-anchor:top" coordsize="3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" path="m36,l,638r47,4l92,649r44,10l179,673,393,71,325,49,255,31,183,16,110,6,36,xe" fillcolor="#faa61a" stroked="f">
                <v:path arrowok="t" o:connecttype="custom" o:connectlocs="22860,9904730;0,10309860;29845,10312400;58420,10316845;86360,10323195;113665,10332085;249555,9949815;206375,9935845;161925,9924415;116205,9914890;69850,9908540;22860,9904730" o:connectangles="0,0,0,0,0,0,0,0,0,0,0,0"/>
              </v:shape>
              <v:shape id="Freeform 6" o:spid="_x0000_s1028" style="position:absolute;width:2978;height:5810;visibility:visible;mso-wrap-style:square;v-text-anchor:top" coordsize="469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" path="m425,l337,7,250,19,165,36,82,58,,84,291,915r43,-14l378,891r45,-7l469,880,425,xe" fillcolor="#da2128" stroked="f">
                <v:path arrowok="t" o:connecttype="custom" o:connectlocs="269875,9751060;213995,9755505;158750,9763125;104775,9773920;52070,9787890;0,9804400;184785,10332085;212090,10323195;240030,10316845;268605,10312400;297815,10309860;269875,9751060" o:connectangles="0,0,0,0,0,0,0,0,0,0,0,0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71E5" w14:textId="77777777" w:rsidR="00760ED6" w:rsidRPr="00760ED6" w:rsidRDefault="00760ED6" w:rsidP="00760ED6">
    <w:pPr>
      <w:pStyle w:val="Fuzeile"/>
      <w:spacing w:after="0"/>
      <w:rPr>
        <w:rFonts w:ascii="Calibri" w:hAnsi="Calibri" w:cs="Calibri"/>
        <w:sz w:val="22"/>
        <w:szCs w:val="22"/>
      </w:rPr>
    </w:pPr>
  </w:p>
  <w:p w14:paraId="6FEC2705" w14:textId="77777777" w:rsidR="00760ED6" w:rsidRPr="00760ED6" w:rsidRDefault="00760ED6" w:rsidP="00760ED6">
    <w:pPr>
      <w:pStyle w:val="Fuzeile"/>
      <w:spacing w:after="0"/>
      <w:rPr>
        <w:rFonts w:ascii="Calibri" w:hAnsi="Calibri" w:cs="Calibri"/>
        <w:sz w:val="22"/>
        <w:szCs w:val="22"/>
      </w:rPr>
    </w:pPr>
  </w:p>
  <w:p w14:paraId="51A1D9EF" w14:textId="77777777" w:rsidR="00760ED6" w:rsidRPr="00760ED6" w:rsidRDefault="00760ED6" w:rsidP="00760ED6">
    <w:pPr>
      <w:pStyle w:val="Fuzeile"/>
      <w:spacing w:after="0"/>
      <w:rPr>
        <w:rFonts w:ascii="Calibri" w:hAnsi="Calibri" w:cs="Calibri"/>
        <w:sz w:val="22"/>
        <w:szCs w:val="22"/>
      </w:rPr>
    </w:pPr>
  </w:p>
  <w:p w14:paraId="49328E0D" w14:textId="77777777" w:rsidR="00760ED6" w:rsidRDefault="00760ED6" w:rsidP="00760ED6">
    <w:pPr>
      <w:pStyle w:val="Fuzeile"/>
      <w:spacing w:after="0"/>
      <w:jc w:val="right"/>
    </w:pPr>
    <w:r>
      <w:rPr>
        <w:rFonts w:ascii="Trebuchet MS" w:hAnsi="Trebuchet MS"/>
        <w:sz w:val="16"/>
        <w:szCs w:val="16"/>
      </w:rPr>
      <w:t xml:space="preserve">Seite </w:t>
    </w: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PAGE </w:instrText>
    </w:r>
    <w:r>
      <w:rPr>
        <w:rFonts w:ascii="Trebuchet MS" w:hAnsi="Trebuchet MS"/>
        <w:sz w:val="16"/>
        <w:szCs w:val="16"/>
      </w:rPr>
      <w:fldChar w:fldCharType="separate"/>
    </w:r>
    <w:r w:rsidR="00445A15">
      <w:rPr>
        <w:rFonts w:ascii="Trebuchet MS" w:hAnsi="Trebuchet MS"/>
        <w:noProof/>
        <w:sz w:val="16"/>
        <w:szCs w:val="16"/>
      </w:rPr>
      <w:t>1</w:t>
    </w:r>
    <w:r>
      <w:rPr>
        <w:rFonts w:ascii="Trebuchet MS" w:hAnsi="Trebuchet MS"/>
        <w:sz w:val="16"/>
        <w:szCs w:val="16"/>
      </w:rPr>
      <w:fldChar w:fldCharType="end"/>
    </w:r>
    <w:r>
      <w:rPr>
        <w:rFonts w:ascii="Trebuchet MS" w:hAnsi="Trebuchet MS"/>
        <w:sz w:val="16"/>
        <w:szCs w:val="16"/>
      </w:rPr>
      <w:t xml:space="preserve"> von </w:t>
    </w: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NumPages </w:instrText>
    </w:r>
    <w:r>
      <w:rPr>
        <w:rFonts w:ascii="Trebuchet MS" w:hAnsi="Trebuchet MS"/>
        <w:sz w:val="16"/>
        <w:szCs w:val="16"/>
      </w:rPr>
      <w:fldChar w:fldCharType="separate"/>
    </w:r>
    <w:r w:rsidR="00445A15">
      <w:rPr>
        <w:rFonts w:ascii="Trebuchet MS" w:hAnsi="Trebuchet MS"/>
        <w:noProof/>
        <w:sz w:val="16"/>
        <w:szCs w:val="16"/>
      </w:rPr>
      <w:t>2</w:t>
    </w:r>
    <w:r>
      <w:rPr>
        <w:rFonts w:ascii="Trebuchet MS" w:hAnsi="Trebuchet MS"/>
        <w:sz w:val="16"/>
        <w:szCs w:val="16"/>
      </w:rPr>
      <w:fldChar w:fldCharType="end"/>
    </w: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50843FB9" wp14:editId="7C8D80D5">
              <wp:simplePos x="0" y="0"/>
              <wp:positionH relativeFrom="column">
                <wp:posOffset>5532762</wp:posOffset>
              </wp:positionH>
              <wp:positionV relativeFrom="paragraph">
                <wp:posOffset>-522367</wp:posOffset>
              </wp:positionV>
              <wp:extent cx="589915" cy="579120"/>
              <wp:effectExtent l="0" t="0" r="635" b="0"/>
              <wp:wrapSquare wrapText="bothSides"/>
              <wp:docPr id="15" name="Gruppieren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915" cy="579120"/>
                        <a:chOff x="0" y="0"/>
                        <a:chExt cx="591199" cy="581025"/>
                      </a:xfrm>
                    </wpg:grpSpPr>
                    <wps:wsp>
                      <wps:cNvPr id="16" name="Freeform 7"/>
                      <wps:cNvSpPr>
                        <a:spLocks/>
                      </wps:cNvSpPr>
                      <wps:spPr bwMode="auto">
                        <a:xfrm>
                          <a:off x="341644" y="150725"/>
                          <a:ext cx="249555" cy="427990"/>
                        </a:xfrm>
                        <a:custGeom>
                          <a:avLst/>
                          <a:gdLst>
                            <a:gd name="T0" fmla="+- 0 10868 10832"/>
                            <a:gd name="T1" fmla="*/ T0 w 393"/>
                            <a:gd name="T2" fmla="+- 0 15598 15598"/>
                            <a:gd name="T3" fmla="*/ 15598 h 674"/>
                            <a:gd name="T4" fmla="+- 0 10832 10832"/>
                            <a:gd name="T5" fmla="*/ T4 w 393"/>
                            <a:gd name="T6" fmla="+- 0 16236 15598"/>
                            <a:gd name="T7" fmla="*/ 16236 h 674"/>
                            <a:gd name="T8" fmla="+- 0 10879 10832"/>
                            <a:gd name="T9" fmla="*/ T8 w 393"/>
                            <a:gd name="T10" fmla="+- 0 16240 15598"/>
                            <a:gd name="T11" fmla="*/ 16240 h 674"/>
                            <a:gd name="T12" fmla="+- 0 10924 10832"/>
                            <a:gd name="T13" fmla="*/ T12 w 393"/>
                            <a:gd name="T14" fmla="+- 0 16247 15598"/>
                            <a:gd name="T15" fmla="*/ 16247 h 674"/>
                            <a:gd name="T16" fmla="+- 0 10968 10832"/>
                            <a:gd name="T17" fmla="*/ T16 w 393"/>
                            <a:gd name="T18" fmla="+- 0 16257 15598"/>
                            <a:gd name="T19" fmla="*/ 16257 h 674"/>
                            <a:gd name="T20" fmla="+- 0 11011 10832"/>
                            <a:gd name="T21" fmla="*/ T20 w 393"/>
                            <a:gd name="T22" fmla="+- 0 16271 15598"/>
                            <a:gd name="T23" fmla="*/ 16271 h 674"/>
                            <a:gd name="T24" fmla="+- 0 11225 10832"/>
                            <a:gd name="T25" fmla="*/ T24 w 393"/>
                            <a:gd name="T26" fmla="+- 0 15669 15598"/>
                            <a:gd name="T27" fmla="*/ 15669 h 674"/>
                            <a:gd name="T28" fmla="+- 0 11157 10832"/>
                            <a:gd name="T29" fmla="*/ T28 w 393"/>
                            <a:gd name="T30" fmla="+- 0 15647 15598"/>
                            <a:gd name="T31" fmla="*/ 15647 h 674"/>
                            <a:gd name="T32" fmla="+- 0 11087 10832"/>
                            <a:gd name="T33" fmla="*/ T32 w 393"/>
                            <a:gd name="T34" fmla="+- 0 15629 15598"/>
                            <a:gd name="T35" fmla="*/ 15629 h 674"/>
                            <a:gd name="T36" fmla="+- 0 11015 10832"/>
                            <a:gd name="T37" fmla="*/ T36 w 393"/>
                            <a:gd name="T38" fmla="+- 0 15614 15598"/>
                            <a:gd name="T39" fmla="*/ 15614 h 674"/>
                            <a:gd name="T40" fmla="+- 0 10942 10832"/>
                            <a:gd name="T41" fmla="*/ T40 w 393"/>
                            <a:gd name="T42" fmla="+- 0 15604 15598"/>
                            <a:gd name="T43" fmla="*/ 15604 h 674"/>
                            <a:gd name="T44" fmla="+- 0 10868 10832"/>
                            <a:gd name="T45" fmla="*/ T44 w 393"/>
                            <a:gd name="T46" fmla="+- 0 15598 15598"/>
                            <a:gd name="T47" fmla="*/ 15598 h 6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393" h="674">
                              <a:moveTo>
                                <a:pt x="36" y="0"/>
                              </a:moveTo>
                              <a:lnTo>
                                <a:pt x="0" y="638"/>
                              </a:lnTo>
                              <a:lnTo>
                                <a:pt x="47" y="642"/>
                              </a:lnTo>
                              <a:lnTo>
                                <a:pt x="92" y="649"/>
                              </a:lnTo>
                              <a:lnTo>
                                <a:pt x="136" y="659"/>
                              </a:lnTo>
                              <a:lnTo>
                                <a:pt x="179" y="673"/>
                              </a:lnTo>
                              <a:lnTo>
                                <a:pt x="393" y="71"/>
                              </a:lnTo>
                              <a:lnTo>
                                <a:pt x="325" y="49"/>
                              </a:lnTo>
                              <a:lnTo>
                                <a:pt x="255" y="31"/>
                              </a:lnTo>
                              <a:lnTo>
                                <a:pt x="183" y="16"/>
                              </a:lnTo>
                              <a:lnTo>
                                <a:pt x="110" y="6"/>
                              </a:lnTo>
                              <a:lnTo>
                                <a:pt x="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6"/>
                      <wps:cNvSpPr>
                        <a:spLocks/>
                      </wps:cNvSpPr>
                      <wps:spPr bwMode="auto">
                        <a:xfrm>
                          <a:off x="0" y="0"/>
                          <a:ext cx="297815" cy="581025"/>
                        </a:xfrm>
                        <a:custGeom>
                          <a:avLst/>
                          <a:gdLst>
                            <a:gd name="T0" fmla="+- 0 10721 10296"/>
                            <a:gd name="T1" fmla="*/ T0 w 469"/>
                            <a:gd name="T2" fmla="+- 0 15356 15356"/>
                            <a:gd name="T3" fmla="*/ 15356 h 915"/>
                            <a:gd name="T4" fmla="+- 0 10633 10296"/>
                            <a:gd name="T5" fmla="*/ T4 w 469"/>
                            <a:gd name="T6" fmla="+- 0 15363 15356"/>
                            <a:gd name="T7" fmla="*/ 15363 h 915"/>
                            <a:gd name="T8" fmla="+- 0 10546 10296"/>
                            <a:gd name="T9" fmla="*/ T8 w 469"/>
                            <a:gd name="T10" fmla="+- 0 15375 15356"/>
                            <a:gd name="T11" fmla="*/ 15375 h 915"/>
                            <a:gd name="T12" fmla="+- 0 10461 10296"/>
                            <a:gd name="T13" fmla="*/ T12 w 469"/>
                            <a:gd name="T14" fmla="+- 0 15392 15356"/>
                            <a:gd name="T15" fmla="*/ 15392 h 915"/>
                            <a:gd name="T16" fmla="+- 0 10378 10296"/>
                            <a:gd name="T17" fmla="*/ T16 w 469"/>
                            <a:gd name="T18" fmla="+- 0 15414 15356"/>
                            <a:gd name="T19" fmla="*/ 15414 h 915"/>
                            <a:gd name="T20" fmla="+- 0 10296 10296"/>
                            <a:gd name="T21" fmla="*/ T20 w 469"/>
                            <a:gd name="T22" fmla="+- 0 15440 15356"/>
                            <a:gd name="T23" fmla="*/ 15440 h 915"/>
                            <a:gd name="T24" fmla="+- 0 10587 10296"/>
                            <a:gd name="T25" fmla="*/ T24 w 469"/>
                            <a:gd name="T26" fmla="+- 0 16271 15356"/>
                            <a:gd name="T27" fmla="*/ 16271 h 915"/>
                            <a:gd name="T28" fmla="+- 0 10630 10296"/>
                            <a:gd name="T29" fmla="*/ T28 w 469"/>
                            <a:gd name="T30" fmla="+- 0 16257 15356"/>
                            <a:gd name="T31" fmla="*/ 16257 h 915"/>
                            <a:gd name="T32" fmla="+- 0 10674 10296"/>
                            <a:gd name="T33" fmla="*/ T32 w 469"/>
                            <a:gd name="T34" fmla="+- 0 16247 15356"/>
                            <a:gd name="T35" fmla="*/ 16247 h 915"/>
                            <a:gd name="T36" fmla="+- 0 10719 10296"/>
                            <a:gd name="T37" fmla="*/ T36 w 469"/>
                            <a:gd name="T38" fmla="+- 0 16240 15356"/>
                            <a:gd name="T39" fmla="*/ 16240 h 915"/>
                            <a:gd name="T40" fmla="+- 0 10765 10296"/>
                            <a:gd name="T41" fmla="*/ T40 w 469"/>
                            <a:gd name="T42" fmla="+- 0 16236 15356"/>
                            <a:gd name="T43" fmla="*/ 16236 h 915"/>
                            <a:gd name="T44" fmla="+- 0 10721 10296"/>
                            <a:gd name="T45" fmla="*/ T44 w 469"/>
                            <a:gd name="T46" fmla="+- 0 15356 15356"/>
                            <a:gd name="T47" fmla="*/ 15356 h 9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469" h="915">
                              <a:moveTo>
                                <a:pt x="425" y="0"/>
                              </a:moveTo>
                              <a:lnTo>
                                <a:pt x="337" y="7"/>
                              </a:lnTo>
                              <a:lnTo>
                                <a:pt x="250" y="19"/>
                              </a:lnTo>
                              <a:lnTo>
                                <a:pt x="165" y="36"/>
                              </a:lnTo>
                              <a:lnTo>
                                <a:pt x="82" y="58"/>
                              </a:lnTo>
                              <a:lnTo>
                                <a:pt x="0" y="84"/>
                              </a:lnTo>
                              <a:lnTo>
                                <a:pt x="291" y="915"/>
                              </a:lnTo>
                              <a:lnTo>
                                <a:pt x="334" y="901"/>
                              </a:lnTo>
                              <a:lnTo>
                                <a:pt x="378" y="891"/>
                              </a:lnTo>
                              <a:lnTo>
                                <a:pt x="423" y="884"/>
                              </a:lnTo>
                              <a:lnTo>
                                <a:pt x="469" y="880"/>
                              </a:lnTo>
                              <a:lnTo>
                                <a:pt x="4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A21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25BB0BE" id="Gruppieren 15" o:spid="_x0000_s1026" style="position:absolute;margin-left:435.65pt;margin-top:-41.15pt;width:46.45pt;height:45.6pt;z-index:251667456" coordsize="5911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">
              <v:shape id="Freeform 7" o:spid="_x0000_s1027" style="position:absolute;left:3416;top:1507;width:2495;height:4280;visibility:visible;mso-wrap-style:square;v-text-anchor:top" coordsize="3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" path="m36,l,638r47,4l92,649r44,10l179,673,393,71,325,49,255,31,183,16,110,6,36,xe" fillcolor="#faa61a" stroked="f">
                <v:path arrowok="t" o:connecttype="custom" o:connectlocs="22860,9904730;0,10309860;29845,10312400;58420,10316845;86360,10323195;113665,10332085;249555,9949815;206375,9935845;161925,9924415;116205,9914890;69850,9908540;22860,9904730" o:connectangles="0,0,0,0,0,0,0,0,0,0,0,0"/>
              </v:shape>
              <v:shape id="Freeform 6" o:spid="_x0000_s1028" style="position:absolute;width:2978;height:5810;visibility:visible;mso-wrap-style:square;v-text-anchor:top" coordsize="469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" path="m425,l337,7,250,19,165,36,82,58,,84,291,915r43,-14l378,891r45,-7l469,880,425,xe" fillcolor="#da2128" stroked="f">
                <v:path arrowok="t" o:connecttype="custom" o:connectlocs="269875,9751060;213995,9755505;158750,9763125;104775,9773920;52070,9787890;0,9804400;184785,10332085;212090,10323195;240030,10316845;268605,10312400;297815,10309860;269875,9751060" o:connectangles="0,0,0,0,0,0,0,0,0,0,0,0"/>
              </v:shape>
              <w10:wrap type="squar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5BAE3" w14:textId="77777777" w:rsidR="00473F18" w:rsidRDefault="00473F18" w:rsidP="00CB2DD0">
      <w:pPr>
        <w:spacing w:after="0"/>
      </w:pPr>
      <w:r>
        <w:separator/>
      </w:r>
    </w:p>
    <w:p w14:paraId="7EFF81D5" w14:textId="77777777" w:rsidR="00473F18" w:rsidRDefault="00473F18"/>
    <w:p w14:paraId="2B24D3BF" w14:textId="77777777" w:rsidR="00473F18" w:rsidRDefault="00473F18" w:rsidP="00095C2A"/>
  </w:footnote>
  <w:footnote w:type="continuationSeparator" w:id="0">
    <w:p w14:paraId="1CF2AC93" w14:textId="77777777" w:rsidR="00473F18" w:rsidRDefault="00473F18" w:rsidP="00CB2DD0">
      <w:pPr>
        <w:spacing w:after="0"/>
      </w:pPr>
      <w:r>
        <w:continuationSeparator/>
      </w:r>
    </w:p>
    <w:p w14:paraId="24D33CB9" w14:textId="77777777" w:rsidR="00473F18" w:rsidRDefault="00473F18"/>
    <w:p w14:paraId="56CD5D52" w14:textId="77777777" w:rsidR="00473F18" w:rsidRDefault="00473F18" w:rsidP="00095C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AAB9D" w14:textId="77777777" w:rsidR="00E00F66" w:rsidRDefault="00E00F66">
    <w:pPr>
      <w:pStyle w:val="Kopfzeile"/>
    </w:pPr>
  </w:p>
  <w:p w14:paraId="79B6A5C9" w14:textId="77777777" w:rsidR="00DA6FC2" w:rsidRDefault="00DA6FC2"/>
  <w:p w14:paraId="6F03049B" w14:textId="77777777" w:rsidR="00DA6FC2" w:rsidRDefault="00DA6FC2" w:rsidP="00095C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1A7" w14:textId="7211463E" w:rsidR="00CB2DD0" w:rsidRDefault="00D3661F" w:rsidP="00D3661F">
    <w:pPr>
      <w:pStyle w:val="Kopfzeile"/>
      <w:jc w:val="right"/>
    </w:pPr>
    <w:r w:rsidRPr="00D3661F">
      <w:rPr>
        <w:noProof/>
        <w:lang w:eastAsia="de-DE"/>
      </w:rPr>
      <w:drawing>
        <wp:inline distT="0" distB="0" distL="0" distR="0" wp14:anchorId="6240B0DA" wp14:editId="66CD7555">
          <wp:extent cx="2182991" cy="949479"/>
          <wp:effectExtent l="0" t="0" r="8255" b="3175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RL-Pressestelle\Corporate Design\Relaunch 2019\Einführung März 2021\Finale Vorlagen\Logo\Logo Kreis Lippe claim\Logo-Kreis-Lippe-farbig-claim-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2991" cy="9494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121C" w14:textId="21E5AD82" w:rsidR="0082147D" w:rsidRDefault="008D3454" w:rsidP="00D3661F">
    <w:pPr>
      <w:pStyle w:val="Kopfzeile"/>
      <w:jc w:val="right"/>
    </w:pPr>
    <w:r w:rsidRPr="00D3661F"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B3BCDA9" wp14:editId="19790D7C">
          <wp:simplePos x="0" y="0"/>
          <wp:positionH relativeFrom="column">
            <wp:posOffset>4004945</wp:posOffset>
          </wp:positionH>
          <wp:positionV relativeFrom="paragraph">
            <wp:posOffset>244330</wp:posOffset>
          </wp:positionV>
          <wp:extent cx="1861777" cy="809769"/>
          <wp:effectExtent l="0" t="0" r="571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RL-Pressestelle\Corporate Design\Relaunch 2019\Einführung März 2021\Finale Vorlagen\Logo\Logo Kreis Lippe claim\Logo-Kreis-Lippe-farbig-claim-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72927" cy="814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56C16"/>
    <w:multiLevelType w:val="hybridMultilevel"/>
    <w:tmpl w:val="340C15A6"/>
    <w:lvl w:ilvl="0" w:tplc="2C40183C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6207382"/>
    <w:multiLevelType w:val="hybridMultilevel"/>
    <w:tmpl w:val="28C0A8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D4A5467"/>
    <w:multiLevelType w:val="hybridMultilevel"/>
    <w:tmpl w:val="731679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4E74CBE"/>
    <w:multiLevelType w:val="hybridMultilevel"/>
    <w:tmpl w:val="AAF4DBA0"/>
    <w:lvl w:ilvl="0" w:tplc="22C69202">
      <w:start w:val="1"/>
      <w:numFmt w:val="bullet"/>
      <w:lvlText w:val=""/>
      <w:lvlJc w:val="left"/>
      <w:pPr>
        <w:ind w:left="227" w:hanging="227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F18"/>
    <w:rsid w:val="0000474A"/>
    <w:rsid w:val="00010C31"/>
    <w:rsid w:val="00010DDA"/>
    <w:rsid w:val="00013546"/>
    <w:rsid w:val="00030AF2"/>
    <w:rsid w:val="000313A3"/>
    <w:rsid w:val="000324C1"/>
    <w:rsid w:val="00037092"/>
    <w:rsid w:val="0004246E"/>
    <w:rsid w:val="00043806"/>
    <w:rsid w:val="00047B4F"/>
    <w:rsid w:val="0005485D"/>
    <w:rsid w:val="00055865"/>
    <w:rsid w:val="0006502C"/>
    <w:rsid w:val="00065307"/>
    <w:rsid w:val="00066D1C"/>
    <w:rsid w:val="00071113"/>
    <w:rsid w:val="00071A40"/>
    <w:rsid w:val="00072D8B"/>
    <w:rsid w:val="00073A01"/>
    <w:rsid w:val="00080EC8"/>
    <w:rsid w:val="00093AFD"/>
    <w:rsid w:val="00095C2A"/>
    <w:rsid w:val="00096271"/>
    <w:rsid w:val="000A4277"/>
    <w:rsid w:val="000B059D"/>
    <w:rsid w:val="000B287D"/>
    <w:rsid w:val="000B5044"/>
    <w:rsid w:val="000C5FDB"/>
    <w:rsid w:val="000D1672"/>
    <w:rsid w:val="000E0390"/>
    <w:rsid w:val="000F3C82"/>
    <w:rsid w:val="000F4C05"/>
    <w:rsid w:val="000F5656"/>
    <w:rsid w:val="000F6E8B"/>
    <w:rsid w:val="00100960"/>
    <w:rsid w:val="0010198E"/>
    <w:rsid w:val="00105B6C"/>
    <w:rsid w:val="00116496"/>
    <w:rsid w:val="00117902"/>
    <w:rsid w:val="00126AEE"/>
    <w:rsid w:val="001307A7"/>
    <w:rsid w:val="001329D7"/>
    <w:rsid w:val="00145295"/>
    <w:rsid w:val="00147AA9"/>
    <w:rsid w:val="00151524"/>
    <w:rsid w:val="00151535"/>
    <w:rsid w:val="00151E8B"/>
    <w:rsid w:val="00153889"/>
    <w:rsid w:val="00156B3C"/>
    <w:rsid w:val="0016384B"/>
    <w:rsid w:val="00170394"/>
    <w:rsid w:val="0017662D"/>
    <w:rsid w:val="001806F2"/>
    <w:rsid w:val="00182079"/>
    <w:rsid w:val="001822A3"/>
    <w:rsid w:val="001A21AB"/>
    <w:rsid w:val="001A6998"/>
    <w:rsid w:val="001B06AD"/>
    <w:rsid w:val="001B29E4"/>
    <w:rsid w:val="001B37B0"/>
    <w:rsid w:val="001B735F"/>
    <w:rsid w:val="001C08C7"/>
    <w:rsid w:val="001C11C1"/>
    <w:rsid w:val="001C17C3"/>
    <w:rsid w:val="001C50D7"/>
    <w:rsid w:val="001D15FE"/>
    <w:rsid w:val="001E46BA"/>
    <w:rsid w:val="001E77B5"/>
    <w:rsid w:val="001F3794"/>
    <w:rsid w:val="00201CA9"/>
    <w:rsid w:val="0021014D"/>
    <w:rsid w:val="0021196E"/>
    <w:rsid w:val="00220355"/>
    <w:rsid w:val="002223FB"/>
    <w:rsid w:val="00226441"/>
    <w:rsid w:val="00227E4F"/>
    <w:rsid w:val="00230894"/>
    <w:rsid w:val="00234F1C"/>
    <w:rsid w:val="002473E1"/>
    <w:rsid w:val="002536EC"/>
    <w:rsid w:val="00262B9F"/>
    <w:rsid w:val="00262E51"/>
    <w:rsid w:val="00265F38"/>
    <w:rsid w:val="00277341"/>
    <w:rsid w:val="0027786F"/>
    <w:rsid w:val="0027788D"/>
    <w:rsid w:val="002805B6"/>
    <w:rsid w:val="002809B4"/>
    <w:rsid w:val="0028269C"/>
    <w:rsid w:val="00282D56"/>
    <w:rsid w:val="002848FE"/>
    <w:rsid w:val="002924A8"/>
    <w:rsid w:val="002A0CE5"/>
    <w:rsid w:val="002A3CC1"/>
    <w:rsid w:val="002B1E95"/>
    <w:rsid w:val="002B1F8E"/>
    <w:rsid w:val="002B360B"/>
    <w:rsid w:val="002C3065"/>
    <w:rsid w:val="002E20F4"/>
    <w:rsid w:val="002F1180"/>
    <w:rsid w:val="002F1ED7"/>
    <w:rsid w:val="002F470B"/>
    <w:rsid w:val="00300DAF"/>
    <w:rsid w:val="00300F92"/>
    <w:rsid w:val="003056DD"/>
    <w:rsid w:val="00314332"/>
    <w:rsid w:val="00316232"/>
    <w:rsid w:val="00316EF0"/>
    <w:rsid w:val="0032338F"/>
    <w:rsid w:val="00325C4C"/>
    <w:rsid w:val="003266B9"/>
    <w:rsid w:val="00333599"/>
    <w:rsid w:val="003337BF"/>
    <w:rsid w:val="00334C9F"/>
    <w:rsid w:val="0034046A"/>
    <w:rsid w:val="003513B0"/>
    <w:rsid w:val="00366561"/>
    <w:rsid w:val="00375AB3"/>
    <w:rsid w:val="0037683E"/>
    <w:rsid w:val="00376EC8"/>
    <w:rsid w:val="00377744"/>
    <w:rsid w:val="003826EC"/>
    <w:rsid w:val="003830D1"/>
    <w:rsid w:val="003867B3"/>
    <w:rsid w:val="003941BA"/>
    <w:rsid w:val="003B6DED"/>
    <w:rsid w:val="003D26D0"/>
    <w:rsid w:val="003D44DE"/>
    <w:rsid w:val="003D6A44"/>
    <w:rsid w:val="003E3247"/>
    <w:rsid w:val="003E4E75"/>
    <w:rsid w:val="003E6533"/>
    <w:rsid w:val="003F03E8"/>
    <w:rsid w:val="003F3440"/>
    <w:rsid w:val="003F5B53"/>
    <w:rsid w:val="004029CF"/>
    <w:rsid w:val="00402D50"/>
    <w:rsid w:val="00402EEB"/>
    <w:rsid w:val="0040371F"/>
    <w:rsid w:val="0040447F"/>
    <w:rsid w:val="00407B47"/>
    <w:rsid w:val="0041006C"/>
    <w:rsid w:val="0041010C"/>
    <w:rsid w:val="00417CB7"/>
    <w:rsid w:val="00423E4F"/>
    <w:rsid w:val="0042452F"/>
    <w:rsid w:val="00434591"/>
    <w:rsid w:val="004363D5"/>
    <w:rsid w:val="00442F34"/>
    <w:rsid w:val="00443544"/>
    <w:rsid w:val="00444FA8"/>
    <w:rsid w:val="00445178"/>
    <w:rsid w:val="00445A15"/>
    <w:rsid w:val="00454042"/>
    <w:rsid w:val="00464ABD"/>
    <w:rsid w:val="00473F18"/>
    <w:rsid w:val="00481C01"/>
    <w:rsid w:val="00482433"/>
    <w:rsid w:val="00494F31"/>
    <w:rsid w:val="00495726"/>
    <w:rsid w:val="004A0A67"/>
    <w:rsid w:val="004C4380"/>
    <w:rsid w:val="004D3681"/>
    <w:rsid w:val="004D3A88"/>
    <w:rsid w:val="004E5648"/>
    <w:rsid w:val="004E6BC4"/>
    <w:rsid w:val="004E6C13"/>
    <w:rsid w:val="004F1EC2"/>
    <w:rsid w:val="004F363F"/>
    <w:rsid w:val="004F61C5"/>
    <w:rsid w:val="004F7BF6"/>
    <w:rsid w:val="00501FD5"/>
    <w:rsid w:val="00511BE1"/>
    <w:rsid w:val="00514863"/>
    <w:rsid w:val="00514C6E"/>
    <w:rsid w:val="00515EB3"/>
    <w:rsid w:val="0052320D"/>
    <w:rsid w:val="00526DA7"/>
    <w:rsid w:val="00551C80"/>
    <w:rsid w:val="00560193"/>
    <w:rsid w:val="00573B58"/>
    <w:rsid w:val="00584DC6"/>
    <w:rsid w:val="00587DA3"/>
    <w:rsid w:val="00596242"/>
    <w:rsid w:val="005A0F52"/>
    <w:rsid w:val="005A1E0C"/>
    <w:rsid w:val="005A4A0A"/>
    <w:rsid w:val="005A51A9"/>
    <w:rsid w:val="005A5743"/>
    <w:rsid w:val="005A6050"/>
    <w:rsid w:val="005A7943"/>
    <w:rsid w:val="005A7CDF"/>
    <w:rsid w:val="005B44C1"/>
    <w:rsid w:val="005B5DEC"/>
    <w:rsid w:val="005B7B02"/>
    <w:rsid w:val="005C13F0"/>
    <w:rsid w:val="005C1EF7"/>
    <w:rsid w:val="005C7661"/>
    <w:rsid w:val="005D5B6D"/>
    <w:rsid w:val="005D68D9"/>
    <w:rsid w:val="005D71A3"/>
    <w:rsid w:val="005E5886"/>
    <w:rsid w:val="005F7053"/>
    <w:rsid w:val="00603A92"/>
    <w:rsid w:val="006068CC"/>
    <w:rsid w:val="00607FC1"/>
    <w:rsid w:val="00614CEA"/>
    <w:rsid w:val="00620642"/>
    <w:rsid w:val="00627D2B"/>
    <w:rsid w:val="00630985"/>
    <w:rsid w:val="00632EAC"/>
    <w:rsid w:val="00633789"/>
    <w:rsid w:val="00636998"/>
    <w:rsid w:val="00641F53"/>
    <w:rsid w:val="006438A8"/>
    <w:rsid w:val="00644118"/>
    <w:rsid w:val="00647F0B"/>
    <w:rsid w:val="006630C8"/>
    <w:rsid w:val="00663CCB"/>
    <w:rsid w:val="00670AC2"/>
    <w:rsid w:val="00671BFC"/>
    <w:rsid w:val="00672F84"/>
    <w:rsid w:val="00677730"/>
    <w:rsid w:val="00681D00"/>
    <w:rsid w:val="006858B4"/>
    <w:rsid w:val="00690E43"/>
    <w:rsid w:val="006936CA"/>
    <w:rsid w:val="00693796"/>
    <w:rsid w:val="0069389A"/>
    <w:rsid w:val="00693A62"/>
    <w:rsid w:val="006A12DF"/>
    <w:rsid w:val="006A4A99"/>
    <w:rsid w:val="006A78C8"/>
    <w:rsid w:val="006B1258"/>
    <w:rsid w:val="006B4C03"/>
    <w:rsid w:val="006B61FE"/>
    <w:rsid w:val="006B7B10"/>
    <w:rsid w:val="006C0317"/>
    <w:rsid w:val="006C1C92"/>
    <w:rsid w:val="006C5C45"/>
    <w:rsid w:val="006D1E29"/>
    <w:rsid w:val="006D29BB"/>
    <w:rsid w:val="006E43F7"/>
    <w:rsid w:val="006E472B"/>
    <w:rsid w:val="006E6534"/>
    <w:rsid w:val="006F13F1"/>
    <w:rsid w:val="006F3424"/>
    <w:rsid w:val="006F7D40"/>
    <w:rsid w:val="006F7E88"/>
    <w:rsid w:val="0070012E"/>
    <w:rsid w:val="0070287A"/>
    <w:rsid w:val="007119CC"/>
    <w:rsid w:val="0071749B"/>
    <w:rsid w:val="007252A3"/>
    <w:rsid w:val="007252D9"/>
    <w:rsid w:val="007329D3"/>
    <w:rsid w:val="0073369C"/>
    <w:rsid w:val="00737717"/>
    <w:rsid w:val="00742645"/>
    <w:rsid w:val="00750ADA"/>
    <w:rsid w:val="0075191C"/>
    <w:rsid w:val="00760ED6"/>
    <w:rsid w:val="00762ACB"/>
    <w:rsid w:val="00765355"/>
    <w:rsid w:val="00773EE3"/>
    <w:rsid w:val="00773FE1"/>
    <w:rsid w:val="00774137"/>
    <w:rsid w:val="00776DDE"/>
    <w:rsid w:val="00781829"/>
    <w:rsid w:val="00791531"/>
    <w:rsid w:val="00795C96"/>
    <w:rsid w:val="007B401E"/>
    <w:rsid w:val="007B4425"/>
    <w:rsid w:val="007B7ABD"/>
    <w:rsid w:val="007C13C1"/>
    <w:rsid w:val="007C6293"/>
    <w:rsid w:val="007D0055"/>
    <w:rsid w:val="007D0FD2"/>
    <w:rsid w:val="007D120D"/>
    <w:rsid w:val="007D31A4"/>
    <w:rsid w:val="007D7088"/>
    <w:rsid w:val="007E41B5"/>
    <w:rsid w:val="007E51AC"/>
    <w:rsid w:val="007F40CE"/>
    <w:rsid w:val="007F574A"/>
    <w:rsid w:val="008025F1"/>
    <w:rsid w:val="00807384"/>
    <w:rsid w:val="00815AF3"/>
    <w:rsid w:val="0082147D"/>
    <w:rsid w:val="00824BD5"/>
    <w:rsid w:val="00830246"/>
    <w:rsid w:val="00846276"/>
    <w:rsid w:val="00850473"/>
    <w:rsid w:val="008552CD"/>
    <w:rsid w:val="00855447"/>
    <w:rsid w:val="008564D6"/>
    <w:rsid w:val="00856DF0"/>
    <w:rsid w:val="00861975"/>
    <w:rsid w:val="0088012E"/>
    <w:rsid w:val="00880F72"/>
    <w:rsid w:val="00886760"/>
    <w:rsid w:val="00897818"/>
    <w:rsid w:val="008A2B36"/>
    <w:rsid w:val="008A6F51"/>
    <w:rsid w:val="008B3E50"/>
    <w:rsid w:val="008C2209"/>
    <w:rsid w:val="008C3E94"/>
    <w:rsid w:val="008C45EB"/>
    <w:rsid w:val="008C53D9"/>
    <w:rsid w:val="008C5BF1"/>
    <w:rsid w:val="008D3454"/>
    <w:rsid w:val="008D49DF"/>
    <w:rsid w:val="008E380B"/>
    <w:rsid w:val="008E38D3"/>
    <w:rsid w:val="008E41BC"/>
    <w:rsid w:val="008E5A3B"/>
    <w:rsid w:val="008E5FEC"/>
    <w:rsid w:val="008E6952"/>
    <w:rsid w:val="008E7D3F"/>
    <w:rsid w:val="008F0649"/>
    <w:rsid w:val="008F5681"/>
    <w:rsid w:val="00902056"/>
    <w:rsid w:val="009054DB"/>
    <w:rsid w:val="009179D4"/>
    <w:rsid w:val="00917B47"/>
    <w:rsid w:val="009204DF"/>
    <w:rsid w:val="00921C59"/>
    <w:rsid w:val="0092749A"/>
    <w:rsid w:val="00937F01"/>
    <w:rsid w:val="0094315D"/>
    <w:rsid w:val="00946B13"/>
    <w:rsid w:val="009544BB"/>
    <w:rsid w:val="00955AE5"/>
    <w:rsid w:val="00965B59"/>
    <w:rsid w:val="00967631"/>
    <w:rsid w:val="0097410C"/>
    <w:rsid w:val="0097665E"/>
    <w:rsid w:val="00976F63"/>
    <w:rsid w:val="0098037E"/>
    <w:rsid w:val="00994DF4"/>
    <w:rsid w:val="0099651A"/>
    <w:rsid w:val="0099762D"/>
    <w:rsid w:val="009978C9"/>
    <w:rsid w:val="009A0E55"/>
    <w:rsid w:val="009A68B4"/>
    <w:rsid w:val="009A6FE2"/>
    <w:rsid w:val="009C05E3"/>
    <w:rsid w:val="009D0F74"/>
    <w:rsid w:val="009D48C9"/>
    <w:rsid w:val="009D79F7"/>
    <w:rsid w:val="009E0252"/>
    <w:rsid w:val="009E1609"/>
    <w:rsid w:val="009F0632"/>
    <w:rsid w:val="009F4802"/>
    <w:rsid w:val="00A015F4"/>
    <w:rsid w:val="00A052DE"/>
    <w:rsid w:val="00A079DF"/>
    <w:rsid w:val="00A32DC2"/>
    <w:rsid w:val="00A331D5"/>
    <w:rsid w:val="00A43F6E"/>
    <w:rsid w:val="00A4541E"/>
    <w:rsid w:val="00A525B6"/>
    <w:rsid w:val="00A5274B"/>
    <w:rsid w:val="00A54995"/>
    <w:rsid w:val="00A575BD"/>
    <w:rsid w:val="00A60DA4"/>
    <w:rsid w:val="00A6439C"/>
    <w:rsid w:val="00A671A9"/>
    <w:rsid w:val="00A70E6B"/>
    <w:rsid w:val="00A802DB"/>
    <w:rsid w:val="00A80657"/>
    <w:rsid w:val="00A84F17"/>
    <w:rsid w:val="00A919A5"/>
    <w:rsid w:val="00AD07EC"/>
    <w:rsid w:val="00AD19A4"/>
    <w:rsid w:val="00AD78D1"/>
    <w:rsid w:val="00AE11E7"/>
    <w:rsid w:val="00AE7739"/>
    <w:rsid w:val="00AF4853"/>
    <w:rsid w:val="00B005EF"/>
    <w:rsid w:val="00B0112F"/>
    <w:rsid w:val="00B02A13"/>
    <w:rsid w:val="00B07BF6"/>
    <w:rsid w:val="00B123DA"/>
    <w:rsid w:val="00B156C6"/>
    <w:rsid w:val="00B234F8"/>
    <w:rsid w:val="00B24F6A"/>
    <w:rsid w:val="00B27753"/>
    <w:rsid w:val="00B3038F"/>
    <w:rsid w:val="00B307B7"/>
    <w:rsid w:val="00B3354F"/>
    <w:rsid w:val="00B374EF"/>
    <w:rsid w:val="00B37F05"/>
    <w:rsid w:val="00B45FFA"/>
    <w:rsid w:val="00B55B22"/>
    <w:rsid w:val="00B5780E"/>
    <w:rsid w:val="00B66373"/>
    <w:rsid w:val="00B705D7"/>
    <w:rsid w:val="00B773F3"/>
    <w:rsid w:val="00B82084"/>
    <w:rsid w:val="00B8671B"/>
    <w:rsid w:val="00B876F8"/>
    <w:rsid w:val="00B925B7"/>
    <w:rsid w:val="00B96169"/>
    <w:rsid w:val="00BA7F55"/>
    <w:rsid w:val="00BB0E8D"/>
    <w:rsid w:val="00BB3F18"/>
    <w:rsid w:val="00BB4180"/>
    <w:rsid w:val="00BB6D5D"/>
    <w:rsid w:val="00BB75BA"/>
    <w:rsid w:val="00BC045D"/>
    <w:rsid w:val="00BC1810"/>
    <w:rsid w:val="00BC746F"/>
    <w:rsid w:val="00BD4C5F"/>
    <w:rsid w:val="00BD6F79"/>
    <w:rsid w:val="00BE1635"/>
    <w:rsid w:val="00BF2A54"/>
    <w:rsid w:val="00BF2B2C"/>
    <w:rsid w:val="00BF77EB"/>
    <w:rsid w:val="00C06D18"/>
    <w:rsid w:val="00C13DDF"/>
    <w:rsid w:val="00C30C96"/>
    <w:rsid w:val="00C33E3A"/>
    <w:rsid w:val="00C4707F"/>
    <w:rsid w:val="00C54527"/>
    <w:rsid w:val="00C553DA"/>
    <w:rsid w:val="00C65D85"/>
    <w:rsid w:val="00C74298"/>
    <w:rsid w:val="00C74E7E"/>
    <w:rsid w:val="00C771B6"/>
    <w:rsid w:val="00C8696B"/>
    <w:rsid w:val="00C870D2"/>
    <w:rsid w:val="00C9362A"/>
    <w:rsid w:val="00C9484F"/>
    <w:rsid w:val="00CA3CDD"/>
    <w:rsid w:val="00CA6ADE"/>
    <w:rsid w:val="00CB2343"/>
    <w:rsid w:val="00CB2DD0"/>
    <w:rsid w:val="00CB39E9"/>
    <w:rsid w:val="00CD263F"/>
    <w:rsid w:val="00CD2675"/>
    <w:rsid w:val="00CD4518"/>
    <w:rsid w:val="00CD685E"/>
    <w:rsid w:val="00CE67A3"/>
    <w:rsid w:val="00CE7B79"/>
    <w:rsid w:val="00CF36F7"/>
    <w:rsid w:val="00CF4813"/>
    <w:rsid w:val="00CF72FD"/>
    <w:rsid w:val="00D061B7"/>
    <w:rsid w:val="00D06F1B"/>
    <w:rsid w:val="00D137A5"/>
    <w:rsid w:val="00D271B4"/>
    <w:rsid w:val="00D3661F"/>
    <w:rsid w:val="00D440AF"/>
    <w:rsid w:val="00D60925"/>
    <w:rsid w:val="00D61CED"/>
    <w:rsid w:val="00D63D3C"/>
    <w:rsid w:val="00D64852"/>
    <w:rsid w:val="00D70053"/>
    <w:rsid w:val="00D768A7"/>
    <w:rsid w:val="00D919FD"/>
    <w:rsid w:val="00D962F6"/>
    <w:rsid w:val="00D9693B"/>
    <w:rsid w:val="00DA6FC2"/>
    <w:rsid w:val="00DB3366"/>
    <w:rsid w:val="00DB5AE4"/>
    <w:rsid w:val="00DB6E0C"/>
    <w:rsid w:val="00DC0BA1"/>
    <w:rsid w:val="00DC36FC"/>
    <w:rsid w:val="00DC3CE1"/>
    <w:rsid w:val="00DC79EA"/>
    <w:rsid w:val="00DC7EF4"/>
    <w:rsid w:val="00DD6604"/>
    <w:rsid w:val="00DD7893"/>
    <w:rsid w:val="00DE323A"/>
    <w:rsid w:val="00E00F66"/>
    <w:rsid w:val="00E024AF"/>
    <w:rsid w:val="00E05FD3"/>
    <w:rsid w:val="00E154BC"/>
    <w:rsid w:val="00E21A66"/>
    <w:rsid w:val="00E22BB9"/>
    <w:rsid w:val="00E27CA4"/>
    <w:rsid w:val="00E35EAC"/>
    <w:rsid w:val="00E46788"/>
    <w:rsid w:val="00E537A2"/>
    <w:rsid w:val="00E655B8"/>
    <w:rsid w:val="00E7649C"/>
    <w:rsid w:val="00E824C0"/>
    <w:rsid w:val="00E84B8C"/>
    <w:rsid w:val="00EA1FBA"/>
    <w:rsid w:val="00EA2255"/>
    <w:rsid w:val="00EA3597"/>
    <w:rsid w:val="00EB12FF"/>
    <w:rsid w:val="00EB5876"/>
    <w:rsid w:val="00EB7D98"/>
    <w:rsid w:val="00EC1523"/>
    <w:rsid w:val="00EC350E"/>
    <w:rsid w:val="00EC3BA4"/>
    <w:rsid w:val="00EC4EA6"/>
    <w:rsid w:val="00EC5C5C"/>
    <w:rsid w:val="00ED1282"/>
    <w:rsid w:val="00EE1A7A"/>
    <w:rsid w:val="00EF579F"/>
    <w:rsid w:val="00F02158"/>
    <w:rsid w:val="00F0484D"/>
    <w:rsid w:val="00F102B4"/>
    <w:rsid w:val="00F17061"/>
    <w:rsid w:val="00F27055"/>
    <w:rsid w:val="00F2714D"/>
    <w:rsid w:val="00F3126B"/>
    <w:rsid w:val="00F317B0"/>
    <w:rsid w:val="00F4113D"/>
    <w:rsid w:val="00F51F2E"/>
    <w:rsid w:val="00F623C5"/>
    <w:rsid w:val="00F80420"/>
    <w:rsid w:val="00F80BEC"/>
    <w:rsid w:val="00F82A2A"/>
    <w:rsid w:val="00F93B33"/>
    <w:rsid w:val="00F95BAB"/>
    <w:rsid w:val="00FA1BCA"/>
    <w:rsid w:val="00FA6BDD"/>
    <w:rsid w:val="00FB1876"/>
    <w:rsid w:val="00FC4D6B"/>
    <w:rsid w:val="00FC6409"/>
    <w:rsid w:val="00FE3AF4"/>
    <w:rsid w:val="00FF1740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79CA8B3"/>
  <w15:chartTrackingRefBased/>
  <w15:docId w15:val="{77CBDA38-E6DB-4B76-9E38-49E9053A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1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CorporateDesign"/>
    <w:next w:val="Standard"/>
    <w:link w:val="berschrift1Zchn"/>
    <w:uiPriority w:val="9"/>
    <w:qFormat/>
    <w:rsid w:val="00095C2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95C2A"/>
    <w:pPr>
      <w:autoSpaceDE w:val="0"/>
      <w:autoSpaceDN w:val="0"/>
      <w:adjustRightInd w:val="0"/>
      <w:spacing w:after="120" w:line="288" w:lineRule="auto"/>
      <w:outlineLvl w:val="1"/>
    </w:pPr>
    <w:rPr>
      <w:rFonts w:ascii="Trebuchet MS" w:hAnsi="Trebuchet MS" w:cs="Times New Roman"/>
      <w:b/>
      <w:bCs/>
      <w:color w:val="D51317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95C2A"/>
    <w:pPr>
      <w:autoSpaceDE w:val="0"/>
      <w:autoSpaceDN w:val="0"/>
      <w:adjustRightInd w:val="0"/>
      <w:spacing w:after="227"/>
      <w:outlineLvl w:val="2"/>
    </w:pPr>
    <w:rPr>
      <w:rFonts w:asciiTheme="majorHAnsi" w:hAnsiTheme="majorHAnsi" w:cs="Times New Roman"/>
      <w:b/>
      <w:bCs/>
      <w:color w:val="646163"/>
      <w:sz w:val="32"/>
      <w:szCs w:val="3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D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B2DD0"/>
  </w:style>
  <w:style w:type="paragraph" w:styleId="Fuzeile">
    <w:name w:val="footer"/>
    <w:basedOn w:val="Standard"/>
    <w:link w:val="FuzeileZchn"/>
    <w:uiPriority w:val="99"/>
    <w:unhideWhenUsed/>
    <w:rsid w:val="00CB2D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B2DD0"/>
  </w:style>
  <w:style w:type="character" w:styleId="Hyperlink">
    <w:name w:val="Hyperlink"/>
    <w:basedOn w:val="Absatz-Standardschriftart"/>
    <w:uiPriority w:val="99"/>
    <w:unhideWhenUsed/>
    <w:rsid w:val="008C3E94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3E9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DC36FC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4C6E"/>
    <w:pPr>
      <w:spacing w:after="0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4C6E"/>
    <w:rPr>
      <w:rFonts w:ascii="Times New Roman" w:hAnsi="Times New Roman" w:cs="Times New Roman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B705D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09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098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098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098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0985"/>
    <w:rPr>
      <w:b/>
      <w:bCs/>
      <w:sz w:val="20"/>
      <w:szCs w:val="20"/>
    </w:rPr>
  </w:style>
  <w:style w:type="paragraph" w:customStyle="1" w:styleId="CorporateDesign">
    <w:name w:val="Corporate Design"/>
    <w:basedOn w:val="Standard"/>
    <w:link w:val="CorporateDesignZchn"/>
    <w:rsid w:val="00095C2A"/>
    <w:pPr>
      <w:autoSpaceDE w:val="0"/>
      <w:autoSpaceDN w:val="0"/>
      <w:adjustRightInd w:val="0"/>
      <w:spacing w:after="120" w:line="288" w:lineRule="auto"/>
    </w:pPr>
    <w:rPr>
      <w:rFonts w:ascii="Trebuchet MS" w:hAnsi="Trebuchet MS" w:cs="Times New Roman"/>
      <w:b/>
      <w:bCs/>
      <w:noProof/>
      <w:color w:val="646163"/>
      <w:sz w:val="48"/>
      <w:szCs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95C2A"/>
    <w:rPr>
      <w:rFonts w:ascii="Trebuchet MS" w:hAnsi="Trebuchet MS" w:cs="Times New Roman"/>
      <w:b/>
      <w:bCs/>
      <w:noProof/>
      <w:color w:val="646163"/>
      <w:sz w:val="48"/>
      <w:szCs w:val="48"/>
    </w:rPr>
  </w:style>
  <w:style w:type="character" w:customStyle="1" w:styleId="CorporateDesignZchn">
    <w:name w:val="Corporate Design Zchn"/>
    <w:basedOn w:val="Absatz-Standardschriftart"/>
    <w:link w:val="CorporateDesign"/>
    <w:rsid w:val="00095C2A"/>
    <w:rPr>
      <w:rFonts w:ascii="Trebuchet MS" w:hAnsi="Trebuchet MS" w:cs="Times New Roman"/>
      <w:b/>
      <w:bCs/>
      <w:noProof/>
      <w:color w:val="646163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95C2A"/>
    <w:rPr>
      <w:rFonts w:ascii="Trebuchet MS" w:hAnsi="Trebuchet MS" w:cs="Times New Roman"/>
      <w:b/>
      <w:bCs/>
      <w:color w:val="D51317"/>
      <w:sz w:val="32"/>
      <w:szCs w:val="32"/>
    </w:rPr>
  </w:style>
  <w:style w:type="paragraph" w:styleId="KeinLeerraum">
    <w:name w:val="No Spacing"/>
    <w:basedOn w:val="Standard"/>
    <w:uiPriority w:val="1"/>
    <w:qFormat/>
    <w:rsid w:val="00095C2A"/>
    <w:pPr>
      <w:autoSpaceDE w:val="0"/>
      <w:autoSpaceDN w:val="0"/>
      <w:adjustRightInd w:val="0"/>
      <w:spacing w:after="227"/>
    </w:pPr>
    <w:rPr>
      <w:rFonts w:asciiTheme="majorHAnsi" w:hAnsiTheme="majorHAnsi" w:cs="Times New Roman"/>
      <w:color w:val="000000" w:themeColor="text1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95C2A"/>
    <w:rPr>
      <w:rFonts w:asciiTheme="majorHAnsi" w:hAnsiTheme="majorHAnsi" w:cs="Times New Roman"/>
      <w:b/>
      <w:bCs/>
      <w:color w:val="646163"/>
      <w:sz w:val="32"/>
      <w:szCs w:val="32"/>
      <w:lang w:val="en-US"/>
    </w:rPr>
  </w:style>
  <w:style w:type="table" w:styleId="Tabellenraster">
    <w:name w:val="Table Grid"/>
    <w:basedOn w:val="NormaleTabelle"/>
    <w:uiPriority w:val="39"/>
    <w:rsid w:val="0032338F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D1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7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WinWord16\Kreis%20Lippe%20Vorlagen\Dateivorlage%20mit%20Logo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648544-D0D2-4521-B34B-BF1E75E33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Dateivorlage mit Logo.dotx</Template>
  <TotalTime>0</TotalTime>
  <Pages>15</Pages>
  <Words>3060</Words>
  <Characters>19284</Characters>
  <Application>Microsoft Office Word</Application>
  <DocSecurity>0</DocSecurity>
  <Lines>160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Schneider, Falco (Kreis Lippe)</dc:creator>
  <cp:keywords/>
  <dc:description/>
  <cp:lastModifiedBy>Ruthe, Claudia (Kreis Lippe)</cp:lastModifiedBy>
  <cp:revision>223</cp:revision>
  <cp:lastPrinted>2026-02-23T08:08:00Z</cp:lastPrinted>
  <dcterms:created xsi:type="dcterms:W3CDTF">2026-02-17T07:06:00Z</dcterms:created>
  <dcterms:modified xsi:type="dcterms:W3CDTF">2026-05-13T06:23:00Z</dcterms:modified>
</cp:coreProperties>
</file>